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678" w14:textId="77777777" w:rsidR="0062054C" w:rsidRDefault="0062054C">
      <w:pPr>
        <w:pStyle w:val="Zhlav"/>
        <w:tabs>
          <w:tab w:val="clear" w:pos="4536"/>
          <w:tab w:val="clear" w:pos="9072"/>
          <w:tab w:val="left" w:pos="1620"/>
        </w:tabs>
        <w:rPr>
          <w:rFonts w:cs="Arial"/>
          <w:bCs/>
          <w:sz w:val="22"/>
          <w:szCs w:val="22"/>
        </w:rPr>
      </w:pPr>
    </w:p>
    <w:p w14:paraId="15BC89F4" w14:textId="77777777" w:rsidR="0062054C" w:rsidRDefault="0062054C">
      <w:pPr>
        <w:pStyle w:val="Zhlav"/>
        <w:tabs>
          <w:tab w:val="clear" w:pos="4536"/>
          <w:tab w:val="clear" w:pos="9072"/>
          <w:tab w:val="left" w:pos="1620"/>
        </w:tabs>
        <w:rPr>
          <w:rFonts w:cs="Arial"/>
          <w:bCs/>
          <w:sz w:val="22"/>
          <w:szCs w:val="22"/>
        </w:rPr>
        <w:sectPr w:rsidR="0062054C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875" w:right="1418" w:bottom="1985" w:left="1418" w:header="567" w:footer="646" w:gutter="0"/>
          <w:cols w:num="2" w:space="708" w:equalWidth="0">
            <w:col w:w="4882" w:space="7"/>
            <w:col w:w="4181"/>
          </w:cols>
          <w:titlePg/>
          <w:docGrid w:linePitch="360"/>
        </w:sectPr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5633"/>
        <w:gridCol w:w="3427"/>
      </w:tblGrid>
      <w:tr w:rsidR="00494154" w14:paraId="77B9B48A" w14:textId="77777777">
        <w:tc>
          <w:tcPr>
            <w:tcW w:w="5688" w:type="dxa"/>
          </w:tcPr>
          <w:p w14:paraId="7D051FBE" w14:textId="77777777" w:rsidR="00EB689A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</w:rPr>
            </w:pPr>
            <w:r>
              <w:rPr>
                <w:rFonts w:cs="Arial"/>
                <w:bCs/>
                <w:szCs w:val="22"/>
              </w:rPr>
              <w:t>NAŠE ZNAČKA:</w:t>
            </w:r>
            <w:r>
              <w:rPr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>OS2/ZP 104699/</w:t>
            </w:r>
            <w:r w:rsidRPr="00AA7B1D">
              <w:rPr>
                <w:b/>
                <w:sz w:val="22"/>
                <w:szCs w:val="22"/>
              </w:rPr>
              <w:t>200</w:t>
            </w:r>
            <w:r>
              <w:rPr>
                <w:b/>
                <w:sz w:val="22"/>
                <w:szCs w:val="22"/>
              </w:rPr>
              <w:t xml:space="preserve">7 </w:t>
            </w:r>
          </w:p>
          <w:p w14:paraId="489FAE83" w14:textId="77777777" w:rsidR="00EB689A" w:rsidRPr="00062FDC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Cs w:val="20"/>
              </w:rPr>
            </w:pPr>
            <w:r>
              <w:rPr>
                <w:sz w:val="22"/>
                <w:szCs w:val="22"/>
              </w:rPr>
              <w:t xml:space="preserve">Oprávněná úřední osoba: </w:t>
            </w:r>
            <w:r w:rsidRPr="00062FDC">
              <w:rPr>
                <w:szCs w:val="20"/>
              </w:rPr>
              <w:t>Bc.Zuzana Holzknechtová</w:t>
            </w:r>
          </w:p>
          <w:p w14:paraId="30F6C669" w14:textId="77777777" w:rsidR="00EB689A" w:rsidRPr="00062FDC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Cs w:val="20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>
              <w:rPr>
                <w:szCs w:val="20"/>
              </w:rPr>
              <w:t>JUDr. Jan Kosina</w:t>
            </w:r>
          </w:p>
          <w:p w14:paraId="0626766D" w14:textId="77777777" w:rsidR="00EB689A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      </w:t>
            </w:r>
            <w:r>
              <w:rPr>
                <w:sz w:val="22"/>
                <w:szCs w:val="22"/>
              </w:rPr>
              <w:tab/>
            </w:r>
          </w:p>
          <w:p w14:paraId="0C99E3A1" w14:textId="77777777" w:rsidR="00EB689A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TELEFON:</w:t>
            </w:r>
            <w:r>
              <w:rPr>
                <w:sz w:val="22"/>
                <w:szCs w:val="22"/>
              </w:rPr>
              <w:tab/>
              <w:t>495707500</w:t>
            </w:r>
          </w:p>
          <w:p w14:paraId="06BE5B87" w14:textId="77777777" w:rsidR="00EB689A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EMAIL:</w:t>
            </w:r>
            <w:r>
              <w:rPr>
                <w:sz w:val="22"/>
                <w:szCs w:val="22"/>
              </w:rPr>
              <w:tab/>
              <w:t>zuzana.holzknechtova@mmhk.cz</w:t>
            </w:r>
          </w:p>
          <w:p w14:paraId="4FC9FAD2" w14:textId="77777777" w:rsidR="00EB689A" w:rsidRDefault="00EB689A" w:rsidP="00EB689A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DATUM:</w:t>
            </w:r>
            <w:r>
              <w:rPr>
                <w:sz w:val="22"/>
                <w:szCs w:val="22"/>
              </w:rPr>
              <w:tab/>
              <w:t>07.11. 2007</w:t>
            </w:r>
          </w:p>
          <w:p w14:paraId="12A82DA6" w14:textId="77777777" w:rsidR="00494154" w:rsidRDefault="00494154" w:rsidP="00494154">
            <w:pPr>
              <w:pStyle w:val="Zhlav"/>
              <w:tabs>
                <w:tab w:val="clear" w:pos="4536"/>
                <w:tab w:val="clear" w:pos="9072"/>
                <w:tab w:val="center" w:pos="6237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14:paraId="58EBE73C" w14:textId="77777777" w:rsidR="00494154" w:rsidRDefault="00494154" w:rsidP="00494154">
            <w:pPr>
              <w:pStyle w:val="Zhlav"/>
              <w:tabs>
                <w:tab w:val="clear" w:pos="4536"/>
                <w:tab w:val="clear" w:pos="9072"/>
                <w:tab w:val="left" w:pos="1620"/>
              </w:tabs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Paní</w:t>
            </w:r>
          </w:p>
          <w:p w14:paraId="6D12CFE5" w14:textId="77777777" w:rsidR="00494154" w:rsidRDefault="00494154" w:rsidP="00494154">
            <w:pPr>
              <w:pStyle w:val="Zhlav"/>
              <w:tabs>
                <w:tab w:val="clear" w:pos="4536"/>
                <w:tab w:val="clear" w:pos="9072"/>
                <w:tab w:val="left" w:pos="1620"/>
              </w:tabs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Pavla Jirková</w:t>
            </w:r>
          </w:p>
          <w:p w14:paraId="05BE8200" w14:textId="77777777" w:rsidR="00494154" w:rsidRDefault="00494154" w:rsidP="00494154">
            <w:pPr>
              <w:pStyle w:val="Zhlav"/>
              <w:tabs>
                <w:tab w:val="clear" w:pos="4536"/>
                <w:tab w:val="clear" w:pos="9072"/>
                <w:tab w:val="left" w:pos="1620"/>
              </w:tabs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Na Kotli 1165 </w:t>
            </w:r>
          </w:p>
          <w:p w14:paraId="788DEC93" w14:textId="77777777" w:rsidR="00494154" w:rsidRDefault="00494154" w:rsidP="00494154">
            <w:pPr>
              <w:pStyle w:val="Zhlav"/>
              <w:tabs>
                <w:tab w:val="clear" w:pos="4536"/>
                <w:tab w:val="clear" w:pos="9072"/>
                <w:tab w:val="center" w:pos="6237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500 09 Hradec Králové</w:t>
            </w:r>
          </w:p>
        </w:tc>
      </w:tr>
    </w:tbl>
    <w:p w14:paraId="2A501D20" w14:textId="77777777" w:rsidR="00494154" w:rsidRDefault="00494154" w:rsidP="00135FD6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b/>
          <w:sz w:val="22"/>
          <w:szCs w:val="22"/>
        </w:rPr>
      </w:pPr>
    </w:p>
    <w:p w14:paraId="5E7A2C5D" w14:textId="77777777" w:rsidR="00EB689A" w:rsidRDefault="00EB689A" w:rsidP="00135FD6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b/>
          <w:sz w:val="22"/>
          <w:szCs w:val="22"/>
        </w:rPr>
      </w:pPr>
    </w:p>
    <w:p w14:paraId="1004E087" w14:textId="77777777" w:rsidR="00EB689A" w:rsidRPr="00FA2C24" w:rsidRDefault="00EB689A" w:rsidP="00EB689A">
      <w:pPr>
        <w:pStyle w:val="Zhlav"/>
        <w:tabs>
          <w:tab w:val="clear" w:pos="4536"/>
          <w:tab w:val="clear" w:pos="9072"/>
        </w:tabs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Věc : </w:t>
      </w:r>
      <w:r w:rsidRPr="00FA2C24">
        <w:rPr>
          <w:b/>
          <w:sz w:val="22"/>
          <w:szCs w:val="22"/>
          <w:u w:val="single"/>
        </w:rPr>
        <w:t>OZNÁMENÍ</w:t>
      </w:r>
    </w:p>
    <w:p w14:paraId="26264E5F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b/>
          <w:sz w:val="22"/>
          <w:szCs w:val="22"/>
        </w:rPr>
      </w:pPr>
      <w:r w:rsidRPr="00FA2C24">
        <w:rPr>
          <w:b/>
          <w:sz w:val="22"/>
          <w:szCs w:val="22"/>
        </w:rPr>
        <w:t>o zahájení</w:t>
      </w:r>
      <w:r>
        <w:rPr>
          <w:b/>
          <w:sz w:val="22"/>
          <w:szCs w:val="22"/>
        </w:rPr>
        <w:t xml:space="preserve"> správního řízení ve věci změny příjmení dle § 72 zákona č. 301/2000 Sb., o matrikách, jménu a příjmení ve znění pozdějších předpisů (dále je zákon o matrikách).</w:t>
      </w:r>
    </w:p>
    <w:p w14:paraId="26995640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b/>
          <w:sz w:val="22"/>
          <w:szCs w:val="22"/>
        </w:rPr>
      </w:pPr>
    </w:p>
    <w:p w14:paraId="638E9084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Magistrát města Hradec Králové, odbor správní, oddělení matrik Vám dle ustanovení § 47 zákona č. 500/2004 Sb. o správním řízení ve znění pozdějších předpisů sděluje, že dnem podání Vašeho návrhu bylo dne 07.11.2007</w:t>
      </w:r>
      <w:r>
        <w:rPr>
          <w:b/>
          <w:sz w:val="22"/>
          <w:szCs w:val="22"/>
        </w:rPr>
        <w:t xml:space="preserve"> zahájeno správní řízení </w:t>
      </w:r>
      <w:r>
        <w:rPr>
          <w:sz w:val="22"/>
          <w:szCs w:val="22"/>
        </w:rPr>
        <w:t>ve věci změny příjmení dle § 72 zákona o matrikách.</w:t>
      </w:r>
    </w:p>
    <w:p w14:paraId="6F4B0BCA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Poučení</w:t>
      </w:r>
    </w:p>
    <w:p w14:paraId="2D103D8B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Dle ustanovení § 33 odst. 1 správního řádu </w:t>
      </w:r>
      <w:r>
        <w:rPr>
          <w:b/>
          <w:sz w:val="22"/>
          <w:szCs w:val="22"/>
        </w:rPr>
        <w:t>máte právo</w:t>
      </w:r>
      <w:r>
        <w:rPr>
          <w:sz w:val="22"/>
          <w:szCs w:val="22"/>
        </w:rPr>
        <w:t xml:space="preserve"> zvolit si zmocněnce, který se prokazuje písemnou plnou mocí;</w:t>
      </w:r>
    </w:p>
    <w:p w14:paraId="6315CC65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36 odst. 1 správního řádu máte právo navrhovat důkazy a jejich doplnění;</w:t>
      </w:r>
    </w:p>
    <w:p w14:paraId="564F22CB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36 odst. 3 správního řádu máte právo před vydáním rozhodnutí vyjádřit se k jeho podkladu i ke způsobu jeho zjištění, příp. navrhnout jeho doplnění;</w:t>
      </w:r>
    </w:p>
    <w:p w14:paraId="34F6B95D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38 odst. 1 správního řádu máte právo nahlížet do spisu;</w:t>
      </w:r>
    </w:p>
    <w:p w14:paraId="7831E2AC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38 odst. 4 správního řádu máte právo činit výpisy a právo na to, aby správní orgán pořídil kopie spisu nebo jeho části;</w:t>
      </w:r>
    </w:p>
    <w:p w14:paraId="2CD1E209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72 odst. 1 správního řádu máte právo na oznámení rozhodnutí;</w:t>
      </w:r>
    </w:p>
    <w:p w14:paraId="0AD94F5C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dle ustanovení §36 odst. 4 správního řádu </w:t>
      </w:r>
      <w:r>
        <w:rPr>
          <w:b/>
          <w:sz w:val="22"/>
          <w:szCs w:val="22"/>
        </w:rPr>
        <w:t>máte povinnost</w:t>
      </w:r>
      <w:r>
        <w:rPr>
          <w:sz w:val="22"/>
          <w:szCs w:val="22"/>
        </w:rPr>
        <w:t xml:space="preserve"> předložit na výzvu oprávněné úřední osoby průkaz totožnosti;</w:t>
      </w:r>
    </w:p>
    <w:p w14:paraId="4DC638F7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50 odst. 2 správního řádu máte povinnost poskytovat správnímu orgánu veškerou potřebnou součinnost při opatřování podkladů pro vydání rozhodnutí;</w:t>
      </w:r>
    </w:p>
    <w:p w14:paraId="48842C94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dle ustanovení § 52 správního řádu máte povinnost označit důkazy na podporu svých tvrzení.</w:t>
      </w:r>
    </w:p>
    <w:p w14:paraId="11AF033C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021BC3A2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7E2CBF1E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15ACD49E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22657F67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2AD54944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JUDr. Jan Kosina</w:t>
      </w:r>
    </w:p>
    <w:p w14:paraId="53688E0B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vedoucí odboru</w:t>
      </w:r>
    </w:p>
    <w:p w14:paraId="6D1E1BC1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371B9A33" w14:textId="77777777" w:rsidR="00EB689A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</w:p>
    <w:p w14:paraId="38F75D56" w14:textId="77777777" w:rsidR="00EB689A" w:rsidRPr="00FA2C24" w:rsidRDefault="00EB689A" w:rsidP="00EB689A">
      <w:pPr>
        <w:pStyle w:val="Zhlav"/>
        <w:tabs>
          <w:tab w:val="clear" w:pos="4536"/>
          <w:tab w:val="clear" w:pos="9072"/>
          <w:tab w:val="center" w:pos="6237"/>
        </w:tabs>
        <w:jc w:val="both"/>
        <w:rPr>
          <w:sz w:val="22"/>
          <w:szCs w:val="22"/>
        </w:rPr>
      </w:pPr>
      <w:r>
        <w:rPr>
          <w:sz w:val="22"/>
          <w:szCs w:val="22"/>
        </w:rPr>
        <w:t>oznámení převzal žadatel dne :                            ---------------------------------------------</w:t>
      </w:r>
    </w:p>
    <w:sectPr w:rsidR="00EB689A" w:rsidRPr="00FA2C24">
      <w:footerReference w:type="default" r:id="rId11"/>
      <w:headerReference w:type="first" r:id="rId12"/>
      <w:type w:val="continuous"/>
      <w:pgSz w:w="11906" w:h="16838" w:code="9"/>
      <w:pgMar w:top="1418" w:right="1418" w:bottom="1418" w:left="1418" w:header="567" w:footer="6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3E6C2" w14:textId="77777777" w:rsidR="00DF1B96" w:rsidRDefault="00DF1B96">
      <w:r>
        <w:separator/>
      </w:r>
    </w:p>
  </w:endnote>
  <w:endnote w:type="continuationSeparator" w:id="0">
    <w:p w14:paraId="69E622A8" w14:textId="77777777" w:rsidR="00DF1B96" w:rsidRDefault="00DF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61A29" w14:textId="77777777" w:rsidR="007F7610" w:rsidRDefault="007F761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0768C01" w14:textId="77777777" w:rsidR="007F7610" w:rsidRDefault="007F76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4C8F" w14:textId="77777777" w:rsidR="007F7610" w:rsidRDefault="007F761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A4CC2F9" w14:textId="77777777" w:rsidR="007F7610" w:rsidRDefault="007F7610">
    <w:pPr>
      <w:pStyle w:val="Zpat"/>
      <w:jc w:val="center"/>
      <w:rPr>
        <w:rStyle w:val="slostrnky"/>
        <w:rFonts w:ascii="Times New Roman" w:hAnsi="Times New Roman"/>
        <w:sz w:val="16"/>
      </w:rPr>
    </w:pPr>
    <w:r>
      <w:rPr>
        <w:rStyle w:val="slostrnky"/>
        <w:rFonts w:ascii="Times New Roman" w:hAnsi="Times New Roman"/>
        <w:sz w:val="16"/>
      </w:rPr>
      <w:t>/</w:t>
    </w:r>
    <w:r>
      <w:rPr>
        <w:rStyle w:val="slostrnky"/>
        <w:rFonts w:ascii="Times New Roman" w:hAnsi="Times New Roman"/>
        <w:sz w:val="16"/>
      </w:rPr>
      <w:fldChar w:fldCharType="begin"/>
    </w:r>
    <w:r>
      <w:rPr>
        <w:rStyle w:val="slostrnky"/>
        <w:rFonts w:ascii="Times New Roman" w:hAnsi="Times New Roman"/>
        <w:sz w:val="16"/>
      </w:rPr>
      <w:instrText xml:space="preserve"> NUMPAGES </w:instrText>
    </w:r>
    <w:r>
      <w:rPr>
        <w:rStyle w:val="slostrnky"/>
        <w:rFonts w:ascii="Times New Roman" w:hAnsi="Times New Roman"/>
        <w:sz w:val="16"/>
      </w:rPr>
      <w:fldChar w:fldCharType="separate"/>
    </w:r>
    <w:r w:rsidR="00F1391A">
      <w:rPr>
        <w:rStyle w:val="slostrnky"/>
        <w:rFonts w:ascii="Times New Roman" w:hAnsi="Times New Roman"/>
        <w:noProof/>
        <w:sz w:val="16"/>
      </w:rPr>
      <w:t>2</w:t>
    </w:r>
    <w:r>
      <w:rPr>
        <w:rStyle w:val="slostrnky"/>
        <w:rFonts w:ascii="Times New Roman" w:hAnsi="Times New Roman"/>
        <w:sz w:val="16"/>
      </w:rPr>
      <w:fldChar w:fldCharType="end"/>
    </w:r>
  </w:p>
  <w:p w14:paraId="0DE086B4" w14:textId="06447D81" w:rsidR="007F7610" w:rsidRDefault="008954EB">
    <w:pPr>
      <w:pStyle w:val="Zpat"/>
      <w:jc w:val="center"/>
      <w:rPr>
        <w:rFonts w:ascii="Times New Roman" w:hAnsi="Times New Roman"/>
        <w:sz w:val="16"/>
      </w:rPr>
    </w:pPr>
    <w:r>
      <w:rPr>
        <w:rStyle w:val="slostrnky"/>
        <w:rFonts w:ascii="Times New Roman" w:hAnsi="Times New Roman"/>
        <w:noProof/>
        <w:sz w:val="16"/>
      </w:rPr>
      <w:drawing>
        <wp:inline distT="0" distB="0" distL="0" distR="0" wp14:anchorId="633035B3" wp14:editId="69268836">
          <wp:extent cx="3533775" cy="20002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570C" w14:textId="25BE7238" w:rsidR="007F7610" w:rsidRDefault="008954EB">
    <w:pPr>
      <w:pStyle w:val="Zpat"/>
      <w:jc w:val="center"/>
    </w:pPr>
    <w:r>
      <w:rPr>
        <w:noProof/>
      </w:rPr>
      <w:drawing>
        <wp:inline distT="0" distB="0" distL="0" distR="0" wp14:anchorId="7B9D78CC" wp14:editId="60793A4C">
          <wp:extent cx="3238500" cy="20002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93B7" w14:textId="77777777" w:rsidR="007F7610" w:rsidRDefault="007F7610">
    <w:pPr>
      <w:pStyle w:val="Zpat"/>
      <w:framePr w:wrap="around" w:vAnchor="text" w:hAnchor="margin" w:xAlign="center" w:y="1"/>
      <w:rPr>
        <w:rStyle w:val="slostrnky"/>
        <w:sz w:val="18"/>
      </w:rPr>
    </w:pP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PAGE  </w:instrText>
    </w:r>
    <w:r>
      <w:rPr>
        <w:rStyle w:val="slostrnky"/>
        <w:sz w:val="18"/>
      </w:rPr>
      <w:fldChar w:fldCharType="separate"/>
    </w:r>
    <w:r w:rsidR="00EB689A">
      <w:rPr>
        <w:rStyle w:val="slostrnky"/>
        <w:noProof/>
        <w:sz w:val="18"/>
      </w:rPr>
      <w:t>2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/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NUMPAGES </w:instrText>
    </w:r>
    <w:r>
      <w:rPr>
        <w:rStyle w:val="slostrnky"/>
        <w:sz w:val="18"/>
      </w:rPr>
      <w:fldChar w:fldCharType="separate"/>
    </w:r>
    <w:r w:rsidR="00EB689A">
      <w:rPr>
        <w:rStyle w:val="slostrnky"/>
        <w:noProof/>
        <w:sz w:val="18"/>
      </w:rPr>
      <w:t>2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</w:t>
    </w:r>
  </w:p>
  <w:p w14:paraId="7707BD5A" w14:textId="77777777" w:rsidR="007F7610" w:rsidRDefault="007F7610">
    <w:pPr>
      <w:pStyle w:val="Zpat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CF670" w14:textId="77777777" w:rsidR="00DF1B96" w:rsidRDefault="00DF1B96">
      <w:r>
        <w:separator/>
      </w:r>
    </w:p>
  </w:footnote>
  <w:footnote w:type="continuationSeparator" w:id="0">
    <w:p w14:paraId="66C53F69" w14:textId="77777777" w:rsidR="00DF1B96" w:rsidRDefault="00DF1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DE36" w14:textId="77777777" w:rsidR="007F7610" w:rsidRDefault="007F7610">
    <w:pPr>
      <w:pStyle w:val="Zhlav"/>
      <w:tabs>
        <w:tab w:val="clear" w:pos="4536"/>
        <w:tab w:val="clear" w:pos="9072"/>
        <w:tab w:val="center" w:pos="4860"/>
        <w:tab w:val="right" w:pos="972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45BB" w14:textId="6A49C5AF" w:rsidR="007F7610" w:rsidRDefault="008954EB">
    <w:pPr>
      <w:pStyle w:val="Zhlav"/>
      <w:jc w:val="center"/>
    </w:pPr>
    <w:r>
      <w:rPr>
        <w:noProof/>
      </w:rPr>
      <w:drawing>
        <wp:inline distT="0" distB="0" distL="0" distR="0" wp14:anchorId="05EAA3D0" wp14:editId="29ACEE96">
          <wp:extent cx="4924425" cy="9620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44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D01123" w14:textId="7D673B0E" w:rsidR="007F7610" w:rsidRDefault="008954EB">
    <w:pPr>
      <w:pStyle w:val="Zhlav"/>
      <w:jc w:val="center"/>
    </w:pPr>
    <w:r>
      <w:rPr>
        <w:noProof/>
      </w:rPr>
      <w:drawing>
        <wp:inline distT="0" distB="0" distL="0" distR="0" wp14:anchorId="159B2314" wp14:editId="7610CBCC">
          <wp:extent cx="838200" cy="1143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B0DD" w14:textId="77777777" w:rsidR="007F7610" w:rsidRDefault="007F761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852"/>
    <w:rsid w:val="000022AD"/>
    <w:rsid w:val="00017B77"/>
    <w:rsid w:val="0007047E"/>
    <w:rsid w:val="000A34FD"/>
    <w:rsid w:val="000B0F84"/>
    <w:rsid w:val="000B627B"/>
    <w:rsid w:val="000D0296"/>
    <w:rsid w:val="00135FD6"/>
    <w:rsid w:val="0015179A"/>
    <w:rsid w:val="00166170"/>
    <w:rsid w:val="00190A43"/>
    <w:rsid w:val="00195AAC"/>
    <w:rsid w:val="001A4679"/>
    <w:rsid w:val="001A7C49"/>
    <w:rsid w:val="00202547"/>
    <w:rsid w:val="00234425"/>
    <w:rsid w:val="00284033"/>
    <w:rsid w:val="002A27E1"/>
    <w:rsid w:val="002E4535"/>
    <w:rsid w:val="003140E4"/>
    <w:rsid w:val="003A2841"/>
    <w:rsid w:val="003A5F7B"/>
    <w:rsid w:val="003A7A75"/>
    <w:rsid w:val="0041791E"/>
    <w:rsid w:val="00457E85"/>
    <w:rsid w:val="00494154"/>
    <w:rsid w:val="005003DF"/>
    <w:rsid w:val="00526852"/>
    <w:rsid w:val="00556AB6"/>
    <w:rsid w:val="005875AC"/>
    <w:rsid w:val="005F753E"/>
    <w:rsid w:val="0062054C"/>
    <w:rsid w:val="00630156"/>
    <w:rsid w:val="00663BB4"/>
    <w:rsid w:val="00672FDF"/>
    <w:rsid w:val="00684C37"/>
    <w:rsid w:val="006A3EE6"/>
    <w:rsid w:val="006D0E46"/>
    <w:rsid w:val="007F7610"/>
    <w:rsid w:val="00822515"/>
    <w:rsid w:val="008954EB"/>
    <w:rsid w:val="008A3697"/>
    <w:rsid w:val="008D3AD2"/>
    <w:rsid w:val="00906674"/>
    <w:rsid w:val="00921696"/>
    <w:rsid w:val="009B4851"/>
    <w:rsid w:val="009D11A4"/>
    <w:rsid w:val="00A24CD0"/>
    <w:rsid w:val="00AA6C92"/>
    <w:rsid w:val="00AA7B1D"/>
    <w:rsid w:val="00B02CDC"/>
    <w:rsid w:val="00B14588"/>
    <w:rsid w:val="00BA32DB"/>
    <w:rsid w:val="00BD0294"/>
    <w:rsid w:val="00C53938"/>
    <w:rsid w:val="00C86221"/>
    <w:rsid w:val="00C93A3C"/>
    <w:rsid w:val="00D42E61"/>
    <w:rsid w:val="00D50F03"/>
    <w:rsid w:val="00DC6B48"/>
    <w:rsid w:val="00DF1B96"/>
    <w:rsid w:val="00E46EAB"/>
    <w:rsid w:val="00EA714F"/>
    <w:rsid w:val="00EB689A"/>
    <w:rsid w:val="00ED7167"/>
    <w:rsid w:val="00F1391A"/>
    <w:rsid w:val="00F51015"/>
    <w:rsid w:val="00F60287"/>
    <w:rsid w:val="00F87B09"/>
    <w:rsid w:val="00FA2C24"/>
    <w:rsid w:val="00FA46E1"/>
    <w:rsid w:val="00FC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F2BA88"/>
  <w15:chartTrackingRefBased/>
  <w15:docId w15:val="{0A0FE0D9-3A71-43B4-87BC-5CDCB841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494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MMHK\Hlavicky_obr\Vzor_dopis\vzorrrrr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vzorrrrr.dot</Template>
  <TotalTime>1</TotalTime>
  <Pages>1</Pages>
  <Words>282</Words>
  <Characters>1665</Characters>
  <Application>Microsoft Office Word</Application>
  <DocSecurity>4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dopisu</vt:lpstr>
    </vt:vector>
  </TitlesOfParts>
  <Manager>Mgr. Radek Baloun</Manager>
  <Company>Magistrát města Hradec Králové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dopisu</dc:title>
  <dc:subject>GM vzor dopisu</dc:subject>
  <dc:creator>faltjose</dc:creator>
  <cp:keywords/>
  <dc:description/>
  <cp:lastModifiedBy>Aleš Gabriel</cp:lastModifiedBy>
  <cp:revision>2</cp:revision>
  <cp:lastPrinted>2007-05-23T12:36:00Z</cp:lastPrinted>
  <dcterms:created xsi:type="dcterms:W3CDTF">2022-11-04T14:07:00Z</dcterms:created>
  <dcterms:modified xsi:type="dcterms:W3CDTF">2022-11-04T14:07:00Z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-1977640553</vt:i4>
  </property>
  <property fmtid="{D5CDD505-2E9C-101B-9397-08002B2CF9AE}" pid="3" name="_EmailSubject">
    <vt:lpwstr/>
  </property>
  <property fmtid="{D5CDD505-2E9C-101B-9397-08002B2CF9AE}" pid="4" name="_AuthorEmail">
    <vt:lpwstr>Eva.Kovarova@mmhk.cz</vt:lpwstr>
  </property>
  <property fmtid="{D5CDD505-2E9C-101B-9397-08002B2CF9AE}" pid="5" name="_AuthorEmailDisplayName">
    <vt:lpwstr>Kovářová Eva Bc.</vt:lpwstr>
  </property>
  <property fmtid="{D5CDD505-2E9C-101B-9397-08002B2CF9AE}" pid="6" name="_PreviousAdHocReviewCycleID">
    <vt:i4>-705146133</vt:i4>
  </property>
  <property fmtid="{D5CDD505-2E9C-101B-9397-08002B2CF9AE}" pid="7" name="_ReviewingToolsShownOnce">
    <vt:lpwstr/>
  </property>
</Properties>
</file>