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shd w:val="clear" w:color="auto" w:fill="D9D9D9"/>
        <w:tblLook w:val="01E0" w:firstRow="1" w:lastRow="1" w:firstColumn="1" w:lastColumn="1" w:noHBand="0" w:noVBand="0"/>
      </w:tblPr>
      <w:tblGrid>
        <w:gridCol w:w="1428"/>
        <w:gridCol w:w="9453"/>
      </w:tblGrid>
      <w:tr w:rsidR="00CA0668" w:rsidRPr="00091B47" w14:paraId="010F997B" w14:textId="77777777" w:rsidTr="00A9619A">
        <w:tc>
          <w:tcPr>
            <w:tcW w:w="1428" w:type="dxa"/>
            <w:shd w:val="clear" w:color="auto" w:fill="D9D9D9"/>
          </w:tcPr>
          <w:p w14:paraId="6700E5B9" w14:textId="77777777" w:rsidR="00CA0668" w:rsidRPr="00A9619A" w:rsidRDefault="00CA0668" w:rsidP="00A9619A">
            <w:pPr>
              <w:jc w:val="center"/>
              <w:rPr>
                <w:sz w:val="18"/>
              </w:rPr>
            </w:pPr>
            <w:r w:rsidRPr="00A9619A">
              <w:rPr>
                <w:sz w:val="18"/>
              </w:rPr>
              <w:t>Magistrát města</w:t>
            </w:r>
          </w:p>
          <w:p w14:paraId="2879DD4C" w14:textId="77777777" w:rsidR="00CA0668" w:rsidRPr="00A9619A" w:rsidRDefault="00CA0668" w:rsidP="00A9619A">
            <w:pPr>
              <w:jc w:val="center"/>
              <w:rPr>
                <w:sz w:val="18"/>
              </w:rPr>
            </w:pPr>
            <w:r w:rsidRPr="00A9619A">
              <w:rPr>
                <w:sz w:val="18"/>
              </w:rPr>
              <w:t>Olomouce</w:t>
            </w:r>
          </w:p>
          <w:bookmarkStart w:id="0" w:name="_MON_1248694212"/>
          <w:bookmarkEnd w:id="0"/>
          <w:bookmarkStart w:id="1" w:name="_MON_1047901423"/>
          <w:bookmarkEnd w:id="1"/>
          <w:p w14:paraId="662B8672" w14:textId="77777777" w:rsidR="00CA0668" w:rsidRDefault="00CA0668" w:rsidP="00A9619A">
            <w:pPr>
              <w:jc w:val="center"/>
            </w:pPr>
            <w:r w:rsidRPr="00A9619A">
              <w:rPr>
                <w:sz w:val="10"/>
                <w:szCs w:val="10"/>
              </w:rPr>
              <w:object w:dxaOrig="1140" w:dyaOrig="1441" w14:anchorId="5930486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75pt;height:36.75pt" o:ole="" fillcolor="window">
                  <v:imagedata r:id="rId7" o:title=""/>
                </v:shape>
                <o:OLEObject Type="Embed" ProgID="Word.Picture.8" ShapeID="_x0000_i1025" DrawAspect="Content" ObjectID="_1799493799" r:id="rId8"/>
              </w:object>
            </w:r>
          </w:p>
          <w:p w14:paraId="2ED1BB73" w14:textId="77777777" w:rsidR="00CA0668" w:rsidRPr="00A9619A" w:rsidRDefault="00CA0668" w:rsidP="00A9619A">
            <w:pPr>
              <w:jc w:val="center"/>
              <w:outlineLvl w:val="0"/>
              <w:rPr>
                <w:b/>
              </w:rPr>
            </w:pPr>
            <w:r w:rsidRPr="00A9619A">
              <w:rPr>
                <w:sz w:val="18"/>
                <w:szCs w:val="18"/>
              </w:rPr>
              <w:t>I</w:t>
            </w:r>
            <w:r w:rsidRPr="00A9619A">
              <w:rPr>
                <w:caps/>
                <w:sz w:val="18"/>
                <w:szCs w:val="18"/>
              </w:rPr>
              <w:t>č:</w:t>
            </w:r>
            <w:r w:rsidRPr="00A9619A">
              <w:rPr>
                <w:sz w:val="18"/>
                <w:szCs w:val="18"/>
              </w:rPr>
              <w:t xml:space="preserve"> 00299308</w:t>
            </w:r>
          </w:p>
        </w:tc>
        <w:tc>
          <w:tcPr>
            <w:tcW w:w="9453" w:type="dxa"/>
            <w:shd w:val="clear" w:color="auto" w:fill="D9D9D9"/>
          </w:tcPr>
          <w:p w14:paraId="3F11042B" w14:textId="77777777" w:rsidR="00CA0668" w:rsidRPr="00A9619A" w:rsidRDefault="00CA0668" w:rsidP="00A9619A">
            <w:pPr>
              <w:jc w:val="center"/>
              <w:outlineLvl w:val="0"/>
              <w:rPr>
                <w:b/>
                <w:caps/>
                <w:sz w:val="36"/>
                <w:szCs w:val="36"/>
              </w:rPr>
            </w:pPr>
            <w:r w:rsidRPr="00A9619A">
              <w:rPr>
                <w:b/>
                <w:caps/>
                <w:sz w:val="36"/>
                <w:szCs w:val="36"/>
              </w:rPr>
              <w:t>p l a t e b n Í   p o u k a z</w:t>
            </w:r>
          </w:p>
          <w:p w14:paraId="0AD9B3DA" w14:textId="77777777" w:rsidR="00CA0668" w:rsidRPr="00A9619A" w:rsidRDefault="00CA0668" w:rsidP="00A9619A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A9619A">
              <w:rPr>
                <w:b/>
                <w:sz w:val="28"/>
                <w:szCs w:val="28"/>
              </w:rPr>
              <w:t>a</w:t>
            </w:r>
          </w:p>
          <w:p w14:paraId="5CD55795" w14:textId="77777777" w:rsidR="00CA0668" w:rsidRPr="00A9619A" w:rsidRDefault="00CA0668" w:rsidP="00A9619A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A9619A">
              <w:rPr>
                <w:b/>
                <w:sz w:val="28"/>
                <w:szCs w:val="28"/>
              </w:rPr>
              <w:t>Průvodní doklad o finanční kontrole</w:t>
            </w:r>
          </w:p>
          <w:p w14:paraId="7F8DE177" w14:textId="77777777" w:rsidR="00CA0668" w:rsidRPr="00091B47" w:rsidRDefault="00CA0668" w:rsidP="00A9619A">
            <w:pPr>
              <w:jc w:val="center"/>
              <w:outlineLvl w:val="0"/>
            </w:pPr>
            <w:r w:rsidRPr="00091B47">
              <w:t>dle zákona č.</w:t>
            </w:r>
            <w:r>
              <w:t xml:space="preserve"> </w:t>
            </w:r>
            <w:r w:rsidRPr="00091B47">
              <w:t>320/2001 Sb. a prováděcí vyhlášky</w:t>
            </w:r>
          </w:p>
        </w:tc>
      </w:tr>
    </w:tbl>
    <w:p w14:paraId="4E7FB1EA" w14:textId="77777777" w:rsidR="00CA0668" w:rsidRPr="00CA0668" w:rsidRDefault="00CA0668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1551"/>
        <w:gridCol w:w="2551"/>
        <w:gridCol w:w="1185"/>
        <w:gridCol w:w="1367"/>
        <w:gridCol w:w="2440"/>
      </w:tblGrid>
      <w:tr w:rsidR="0086097D" w14:paraId="1C9B074B" w14:textId="77777777" w:rsidTr="00A9619A">
        <w:trPr>
          <w:trHeight w:val="233"/>
        </w:trPr>
        <w:tc>
          <w:tcPr>
            <w:tcW w:w="1818" w:type="dxa"/>
            <w:vMerge w:val="restart"/>
            <w:vAlign w:val="center"/>
          </w:tcPr>
          <w:p w14:paraId="13D93AA0" w14:textId="77777777" w:rsidR="0086097D" w:rsidRPr="00A9619A" w:rsidRDefault="0086097D" w:rsidP="00A9619A">
            <w:pPr>
              <w:jc w:val="center"/>
              <w:rPr>
                <w:b/>
              </w:rPr>
            </w:pPr>
            <w:r w:rsidRPr="00A9619A">
              <w:rPr>
                <w:b/>
              </w:rPr>
              <w:t>Variabilní</w:t>
            </w:r>
          </w:p>
          <w:p w14:paraId="0FAAB830" w14:textId="77777777" w:rsidR="0086097D" w:rsidRPr="00A9619A" w:rsidRDefault="0086097D" w:rsidP="00A9619A">
            <w:pPr>
              <w:jc w:val="center"/>
              <w:rPr>
                <w:b/>
              </w:rPr>
            </w:pPr>
            <w:r w:rsidRPr="00A9619A">
              <w:rPr>
                <w:b/>
              </w:rPr>
              <w:t>symbol</w:t>
            </w:r>
          </w:p>
        </w:tc>
        <w:tc>
          <w:tcPr>
            <w:tcW w:w="1551" w:type="dxa"/>
            <w:vMerge w:val="restart"/>
            <w:tcBorders>
              <w:right w:val="single" w:sz="12" w:space="0" w:color="auto"/>
            </w:tcBorders>
            <w:vAlign w:val="center"/>
          </w:tcPr>
          <w:p w14:paraId="2368B56C" w14:textId="77777777" w:rsidR="0086097D" w:rsidRPr="00A9619A" w:rsidRDefault="0086097D" w:rsidP="00A9619A">
            <w:pPr>
              <w:jc w:val="center"/>
              <w:rPr>
                <w:b/>
              </w:rPr>
            </w:pPr>
            <w:r w:rsidRPr="00A9619A">
              <w:rPr>
                <w:b/>
              </w:rPr>
              <w:t>Konstantní</w:t>
            </w:r>
          </w:p>
          <w:p w14:paraId="0304BB9E" w14:textId="77777777" w:rsidR="0086097D" w:rsidRPr="00A9619A" w:rsidRDefault="0086097D" w:rsidP="00A9619A">
            <w:pPr>
              <w:jc w:val="center"/>
              <w:rPr>
                <w:b/>
              </w:rPr>
            </w:pPr>
            <w:r w:rsidRPr="00A9619A">
              <w:rPr>
                <w:b/>
              </w:rPr>
              <w:t>symbol</w:t>
            </w:r>
          </w:p>
        </w:tc>
        <w:tc>
          <w:tcPr>
            <w:tcW w:w="25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79E4588" w14:textId="77777777" w:rsidR="0086097D" w:rsidRPr="00A9619A" w:rsidRDefault="0086097D" w:rsidP="00A9619A">
            <w:pPr>
              <w:jc w:val="center"/>
              <w:rPr>
                <w:b/>
              </w:rPr>
            </w:pPr>
            <w:r w:rsidRPr="00A9619A">
              <w:rPr>
                <w:b/>
              </w:rPr>
              <w:t>Číslo platby dle BÚ</w:t>
            </w:r>
          </w:p>
        </w:tc>
        <w:tc>
          <w:tcPr>
            <w:tcW w:w="2552" w:type="dxa"/>
            <w:gridSpan w:val="2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DDE67E6" w14:textId="77777777" w:rsidR="0086097D" w:rsidRPr="00A9619A" w:rsidRDefault="0086097D" w:rsidP="00A9619A">
            <w:pPr>
              <w:jc w:val="center"/>
              <w:rPr>
                <w:b/>
              </w:rPr>
            </w:pPr>
            <w:r w:rsidRPr="00A9619A">
              <w:rPr>
                <w:b/>
              </w:rPr>
              <w:t>Datum platby</w:t>
            </w:r>
          </w:p>
        </w:tc>
        <w:tc>
          <w:tcPr>
            <w:tcW w:w="24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844A5D8" w14:textId="77777777" w:rsidR="0086097D" w:rsidRPr="00A9619A" w:rsidRDefault="0086097D" w:rsidP="00A9619A">
            <w:pPr>
              <w:jc w:val="center"/>
              <w:rPr>
                <w:b/>
              </w:rPr>
            </w:pPr>
            <w:r w:rsidRPr="00A9619A">
              <w:rPr>
                <w:b/>
              </w:rPr>
              <w:t>Číslo platebního poukazu</w:t>
            </w:r>
          </w:p>
        </w:tc>
      </w:tr>
      <w:tr w:rsidR="0086097D" w14:paraId="39A1750C" w14:textId="77777777" w:rsidTr="00A9619A">
        <w:trPr>
          <w:trHeight w:val="232"/>
        </w:trPr>
        <w:tc>
          <w:tcPr>
            <w:tcW w:w="1818" w:type="dxa"/>
            <w:vMerge/>
            <w:vAlign w:val="center"/>
          </w:tcPr>
          <w:p w14:paraId="02738817" w14:textId="77777777" w:rsidR="0086097D" w:rsidRPr="00A9619A" w:rsidRDefault="0086097D" w:rsidP="00A9619A">
            <w:pPr>
              <w:jc w:val="center"/>
              <w:rPr>
                <w:b/>
              </w:rPr>
            </w:pPr>
          </w:p>
        </w:tc>
        <w:tc>
          <w:tcPr>
            <w:tcW w:w="1551" w:type="dxa"/>
            <w:vMerge/>
            <w:tcBorders>
              <w:right w:val="single" w:sz="12" w:space="0" w:color="auto"/>
            </w:tcBorders>
            <w:vAlign w:val="center"/>
          </w:tcPr>
          <w:p w14:paraId="2538848B" w14:textId="77777777" w:rsidR="0086097D" w:rsidRPr="00A9619A" w:rsidRDefault="0086097D" w:rsidP="00A9619A">
            <w:pPr>
              <w:jc w:val="center"/>
              <w:rPr>
                <w:b/>
              </w:rPr>
            </w:pPr>
          </w:p>
        </w:tc>
        <w:tc>
          <w:tcPr>
            <w:tcW w:w="255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18618" w14:textId="77777777" w:rsidR="0086097D" w:rsidRPr="00A9619A" w:rsidRDefault="0086097D" w:rsidP="00A9619A">
            <w:pPr>
              <w:jc w:val="center"/>
              <w:rPr>
                <w:b/>
              </w:rPr>
            </w:pPr>
          </w:p>
        </w:tc>
        <w:tc>
          <w:tcPr>
            <w:tcW w:w="1185" w:type="dxa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60C1F6AC" w14:textId="77777777" w:rsidR="0086097D" w:rsidRPr="00A9619A" w:rsidRDefault="0086097D" w:rsidP="00A9619A">
            <w:pPr>
              <w:jc w:val="center"/>
              <w:rPr>
                <w:b/>
              </w:rPr>
            </w:pPr>
            <w:r w:rsidRPr="00A9619A">
              <w:rPr>
                <w:b/>
              </w:rPr>
              <w:t>Měsíc</w:t>
            </w:r>
          </w:p>
        </w:tc>
        <w:tc>
          <w:tcPr>
            <w:tcW w:w="1367" w:type="dxa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14:paraId="0C2107EB" w14:textId="77777777" w:rsidR="0086097D" w:rsidRPr="00A9619A" w:rsidRDefault="0086097D" w:rsidP="00A9619A">
            <w:pPr>
              <w:jc w:val="center"/>
              <w:rPr>
                <w:b/>
              </w:rPr>
            </w:pPr>
            <w:r w:rsidRPr="00A9619A">
              <w:rPr>
                <w:b/>
              </w:rPr>
              <w:t>Den</w:t>
            </w:r>
          </w:p>
        </w:tc>
        <w:tc>
          <w:tcPr>
            <w:tcW w:w="24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397745" w14:textId="77777777" w:rsidR="0086097D" w:rsidRPr="00A9619A" w:rsidRDefault="0086097D" w:rsidP="00A9619A">
            <w:pPr>
              <w:jc w:val="center"/>
              <w:rPr>
                <w:b/>
              </w:rPr>
            </w:pPr>
          </w:p>
        </w:tc>
      </w:tr>
      <w:tr w:rsidR="00B55A2B" w14:paraId="3A7A162D" w14:textId="77777777" w:rsidTr="00A9619A">
        <w:trPr>
          <w:trHeight w:val="340"/>
        </w:trPr>
        <w:tc>
          <w:tcPr>
            <w:tcW w:w="1818" w:type="dxa"/>
            <w:vAlign w:val="center"/>
          </w:tcPr>
          <w:p w14:paraId="0214252E" w14:textId="77777777" w:rsidR="00B55A2B" w:rsidRPr="00A9619A" w:rsidRDefault="00B55A2B" w:rsidP="00A9619A">
            <w:pPr>
              <w:jc w:val="center"/>
              <w:rPr>
                <w:b/>
              </w:rPr>
            </w:pPr>
            <w:r w:rsidRPr="00A9619A">
              <w:rPr>
                <w:b/>
                <w:lang w:val="en-US"/>
              </w:rPr>
              <w:t>&lt;E010/&gt;</w:t>
            </w:r>
          </w:p>
        </w:tc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59E304B1" w14:textId="77777777" w:rsidR="00B55A2B" w:rsidRPr="00A9619A" w:rsidRDefault="00B55A2B" w:rsidP="00A9619A">
            <w:pPr>
              <w:jc w:val="center"/>
              <w:rPr>
                <w:b/>
              </w:rPr>
            </w:pPr>
            <w:r w:rsidRPr="00A9619A">
              <w:rPr>
                <w:b/>
              </w:rPr>
              <w:t>0308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37CFDE" w14:textId="77777777" w:rsidR="00B55A2B" w:rsidRPr="00A9619A" w:rsidRDefault="00B55A2B" w:rsidP="00595901">
            <w:pPr>
              <w:rPr>
                <w:b/>
              </w:rPr>
            </w:pPr>
          </w:p>
        </w:tc>
        <w:tc>
          <w:tcPr>
            <w:tcW w:w="1185" w:type="dxa"/>
            <w:tcBorders>
              <w:left w:val="single" w:sz="12" w:space="0" w:color="auto"/>
            </w:tcBorders>
          </w:tcPr>
          <w:p w14:paraId="792E791F" w14:textId="77777777" w:rsidR="00B55A2B" w:rsidRPr="00A9619A" w:rsidRDefault="00B55A2B" w:rsidP="00595901">
            <w:pPr>
              <w:rPr>
                <w:b/>
              </w:rPr>
            </w:pPr>
          </w:p>
        </w:tc>
        <w:tc>
          <w:tcPr>
            <w:tcW w:w="1367" w:type="dxa"/>
            <w:tcBorders>
              <w:right w:val="single" w:sz="12" w:space="0" w:color="auto"/>
            </w:tcBorders>
          </w:tcPr>
          <w:p w14:paraId="06E995AC" w14:textId="77777777" w:rsidR="00B55A2B" w:rsidRPr="00A9619A" w:rsidRDefault="00B55A2B" w:rsidP="00595901">
            <w:pPr>
              <w:rPr>
                <w:b/>
              </w:rPr>
            </w:pPr>
          </w:p>
        </w:tc>
        <w:tc>
          <w:tcPr>
            <w:tcW w:w="2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FA141" w14:textId="77777777" w:rsidR="00B55A2B" w:rsidRPr="00A9619A" w:rsidRDefault="00B55A2B" w:rsidP="00595901">
            <w:pPr>
              <w:rPr>
                <w:b/>
              </w:rPr>
            </w:pPr>
          </w:p>
        </w:tc>
      </w:tr>
    </w:tbl>
    <w:p w14:paraId="78B194D6" w14:textId="77777777" w:rsidR="00CA0668" w:rsidRPr="00CA0668" w:rsidRDefault="00CA0668" w:rsidP="00002C88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809"/>
        <w:gridCol w:w="9103"/>
      </w:tblGrid>
      <w:tr w:rsidR="00CA0668" w:rsidRPr="00A9619A" w14:paraId="3D2D06E3" w14:textId="77777777" w:rsidTr="00A9619A">
        <w:trPr>
          <w:trHeight w:val="245"/>
        </w:trPr>
        <w:tc>
          <w:tcPr>
            <w:tcW w:w="1809" w:type="dxa"/>
            <w:shd w:val="clear" w:color="auto" w:fill="auto"/>
          </w:tcPr>
          <w:p w14:paraId="4FA7C370" w14:textId="77777777" w:rsidR="00CA0668" w:rsidRPr="00A9619A" w:rsidRDefault="00CA0668" w:rsidP="00002C88">
            <w:pPr>
              <w:rPr>
                <w:sz w:val="16"/>
                <w:szCs w:val="16"/>
              </w:rPr>
            </w:pPr>
            <w:r w:rsidRPr="00A9619A">
              <w:rPr>
                <w:sz w:val="16"/>
                <w:szCs w:val="16"/>
              </w:rPr>
              <w:t>Objednávka č.:</w:t>
            </w:r>
          </w:p>
        </w:tc>
        <w:tc>
          <w:tcPr>
            <w:tcW w:w="9103" w:type="dxa"/>
            <w:shd w:val="clear" w:color="auto" w:fill="E6E6E6"/>
          </w:tcPr>
          <w:p w14:paraId="72017687" w14:textId="77777777" w:rsidR="00CA0668" w:rsidRPr="00A9619A" w:rsidRDefault="00CA0668" w:rsidP="00002C88">
            <w:pPr>
              <w:rPr>
                <w:sz w:val="16"/>
                <w:szCs w:val="16"/>
              </w:rPr>
            </w:pPr>
          </w:p>
        </w:tc>
      </w:tr>
    </w:tbl>
    <w:p w14:paraId="036E1766" w14:textId="77777777" w:rsidR="00CA0668" w:rsidRPr="00CA0668" w:rsidRDefault="00CA0668" w:rsidP="00002C88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3363"/>
        <w:gridCol w:w="2165"/>
        <w:gridCol w:w="3291"/>
      </w:tblGrid>
      <w:tr w:rsidR="007E6AAB" w:rsidRPr="00A9619A" w14:paraId="2016B2BA" w14:textId="77777777" w:rsidTr="00A9619A">
        <w:trPr>
          <w:trHeight w:val="387"/>
        </w:trPr>
        <w:tc>
          <w:tcPr>
            <w:tcW w:w="2093" w:type="dxa"/>
            <w:vAlign w:val="center"/>
          </w:tcPr>
          <w:p w14:paraId="31844ADE" w14:textId="77777777" w:rsidR="007E6AAB" w:rsidRPr="003C56BF" w:rsidRDefault="007E6AAB" w:rsidP="00B55A2B">
            <w:r w:rsidRPr="003C56BF">
              <w:t>vyplaťte z účtu č.</w:t>
            </w:r>
            <w:r w:rsidR="00A81827" w:rsidRPr="003C56BF">
              <w:t>:</w:t>
            </w:r>
          </w:p>
        </w:tc>
        <w:tc>
          <w:tcPr>
            <w:tcW w:w="3363" w:type="dxa"/>
            <w:vAlign w:val="center"/>
          </w:tcPr>
          <w:p w14:paraId="3B3903EF" w14:textId="77777777" w:rsidR="00FC0A6C" w:rsidRPr="00A9619A" w:rsidRDefault="00B55A2B" w:rsidP="00B55A2B">
            <w:pPr>
              <w:rPr>
                <w:b/>
              </w:rPr>
            </w:pPr>
            <w:r w:rsidRPr="00A9619A">
              <w:rPr>
                <w:b/>
              </w:rPr>
              <w:t>27-1801731369/0800</w:t>
            </w:r>
          </w:p>
        </w:tc>
        <w:tc>
          <w:tcPr>
            <w:tcW w:w="2165" w:type="dxa"/>
            <w:vAlign w:val="center"/>
          </w:tcPr>
          <w:p w14:paraId="1558C723" w14:textId="77777777" w:rsidR="007E6AAB" w:rsidRPr="00A9619A" w:rsidRDefault="00FD3930" w:rsidP="00B55A2B">
            <w:pPr>
              <w:rPr>
                <w:b/>
                <w:u w:val="single"/>
              </w:rPr>
            </w:pPr>
            <w:r w:rsidRPr="00B55A2B">
              <w:t xml:space="preserve"> </w:t>
            </w:r>
            <w:r w:rsidR="00A81827" w:rsidRPr="00A9619A">
              <w:rPr>
                <w:b/>
                <w:u w:val="single"/>
              </w:rPr>
              <w:t>ve prospěch účtu č:</w:t>
            </w:r>
          </w:p>
          <w:p w14:paraId="09DC3EFE" w14:textId="77777777" w:rsidR="007E6AAB" w:rsidRPr="00A9619A" w:rsidRDefault="007E6AAB" w:rsidP="00B55A2B">
            <w:pPr>
              <w:rPr>
                <w:b/>
              </w:rPr>
            </w:pPr>
            <w:r w:rsidRPr="00B55A2B">
              <w:t xml:space="preserve">        </w:t>
            </w:r>
            <w:r w:rsidR="00B43FA7" w:rsidRPr="00B55A2B">
              <w:t xml:space="preserve"> </w:t>
            </w:r>
            <w:r w:rsidRPr="00B55A2B">
              <w:t xml:space="preserve">    v hotovosti:</w:t>
            </w:r>
          </w:p>
        </w:tc>
        <w:tc>
          <w:tcPr>
            <w:tcW w:w="3291" w:type="dxa"/>
            <w:vAlign w:val="center"/>
          </w:tcPr>
          <w:p w14:paraId="61694F5E" w14:textId="77777777" w:rsidR="00FC0A6C" w:rsidRPr="00A9619A" w:rsidRDefault="00B55A2B" w:rsidP="00B55A2B">
            <w:pPr>
              <w:rPr>
                <w:b/>
              </w:rPr>
            </w:pPr>
            <w:r w:rsidRPr="00A9619A">
              <w:rPr>
                <w:b/>
                <w:lang w:val="en-US"/>
              </w:rPr>
              <w:t>&lt;E090/&gt;</w:t>
            </w:r>
          </w:p>
        </w:tc>
      </w:tr>
      <w:tr w:rsidR="00B55A2B" w:rsidRPr="00A9619A" w14:paraId="0D14DD20" w14:textId="77777777" w:rsidTr="00A9619A">
        <w:trPr>
          <w:trHeight w:val="340"/>
        </w:trPr>
        <w:tc>
          <w:tcPr>
            <w:tcW w:w="2093" w:type="dxa"/>
            <w:vAlign w:val="center"/>
          </w:tcPr>
          <w:p w14:paraId="21D33A6D" w14:textId="77777777" w:rsidR="00B55A2B" w:rsidRPr="003C56BF" w:rsidRDefault="00B55A2B" w:rsidP="00B55A2B">
            <w:r w:rsidRPr="003C56BF">
              <w:t>příjemce, adresa, IČ:</w:t>
            </w:r>
          </w:p>
        </w:tc>
        <w:tc>
          <w:tcPr>
            <w:tcW w:w="8819" w:type="dxa"/>
            <w:gridSpan w:val="3"/>
            <w:vAlign w:val="center"/>
          </w:tcPr>
          <w:p w14:paraId="3F752B8F" w14:textId="77777777" w:rsidR="00B55A2B" w:rsidRPr="00A9619A" w:rsidRDefault="00B55A2B" w:rsidP="00733E28">
            <w:pPr>
              <w:rPr>
                <w:highlight w:val="yellow"/>
              </w:rPr>
            </w:pPr>
            <w:r w:rsidRPr="00A9619A">
              <w:rPr>
                <w:b/>
                <w:lang w:val="en-US"/>
              </w:rPr>
              <w:t xml:space="preserve">&lt;E030/&gt;, </w:t>
            </w:r>
            <w:r w:rsidRPr="00A9619A">
              <w:rPr>
                <w:lang w:val="en-US"/>
              </w:rPr>
              <w:t>&lt;E040/&gt;</w:t>
            </w:r>
            <w:r>
              <w:t xml:space="preserve"> IČ: </w:t>
            </w:r>
            <w:r w:rsidRPr="00A9619A">
              <w:rPr>
                <w:lang w:val="en-US"/>
              </w:rPr>
              <w:t>&lt;E042/&gt;</w:t>
            </w:r>
          </w:p>
        </w:tc>
      </w:tr>
      <w:tr w:rsidR="00B55A2B" w:rsidRPr="00A9619A" w14:paraId="72ED2363" w14:textId="77777777" w:rsidTr="00A9619A">
        <w:trPr>
          <w:trHeight w:val="340"/>
        </w:trPr>
        <w:tc>
          <w:tcPr>
            <w:tcW w:w="2093" w:type="dxa"/>
            <w:vAlign w:val="center"/>
          </w:tcPr>
          <w:p w14:paraId="7473D5BC" w14:textId="77777777" w:rsidR="00B55A2B" w:rsidRPr="003C56BF" w:rsidRDefault="00B55A2B" w:rsidP="00B55A2B">
            <w:r>
              <w:t>č</w:t>
            </w:r>
            <w:r w:rsidRPr="003C56BF">
              <w:t>ástku</w:t>
            </w:r>
            <w:r>
              <w:t>/slovy</w:t>
            </w:r>
            <w:r w:rsidRPr="003C56BF">
              <w:t>:</w:t>
            </w:r>
          </w:p>
        </w:tc>
        <w:tc>
          <w:tcPr>
            <w:tcW w:w="8819" w:type="dxa"/>
            <w:gridSpan w:val="3"/>
            <w:vAlign w:val="center"/>
          </w:tcPr>
          <w:p w14:paraId="1ADB8795" w14:textId="77777777" w:rsidR="00B55A2B" w:rsidRPr="00A9619A" w:rsidRDefault="00B55A2B" w:rsidP="00733E28">
            <w:pPr>
              <w:rPr>
                <w:b/>
                <w:highlight w:val="yellow"/>
              </w:rPr>
            </w:pPr>
            <w:r w:rsidRPr="00A9619A">
              <w:rPr>
                <w:b/>
                <w:lang w:val="en-US"/>
              </w:rPr>
              <w:t>&lt;E050/&gt;</w:t>
            </w:r>
          </w:p>
        </w:tc>
      </w:tr>
      <w:tr w:rsidR="00B55A2B" w:rsidRPr="00A9619A" w14:paraId="47E49DCA" w14:textId="77777777" w:rsidTr="00A9619A">
        <w:trPr>
          <w:trHeight w:val="340"/>
        </w:trPr>
        <w:tc>
          <w:tcPr>
            <w:tcW w:w="2093" w:type="dxa"/>
            <w:vAlign w:val="center"/>
          </w:tcPr>
          <w:p w14:paraId="0E737904" w14:textId="77777777" w:rsidR="00B55A2B" w:rsidRPr="003C56BF" w:rsidRDefault="00B55A2B" w:rsidP="00B55A2B">
            <w:r w:rsidRPr="003C56BF">
              <w:t>za (text)</w:t>
            </w:r>
            <w:r>
              <w:t>:</w:t>
            </w:r>
          </w:p>
        </w:tc>
        <w:tc>
          <w:tcPr>
            <w:tcW w:w="8819" w:type="dxa"/>
            <w:gridSpan w:val="3"/>
            <w:vAlign w:val="center"/>
          </w:tcPr>
          <w:p w14:paraId="7EF63F3A" w14:textId="77777777" w:rsidR="00B55A2B" w:rsidRPr="00A9619A" w:rsidRDefault="00B55A2B" w:rsidP="00A9619A">
            <w:pPr>
              <w:tabs>
                <w:tab w:val="left" w:pos="4502"/>
              </w:tabs>
              <w:rPr>
                <w:highlight w:val="yellow"/>
              </w:rPr>
            </w:pPr>
            <w:r>
              <w:t>&lt;E065/&gt; „</w:t>
            </w:r>
            <w:r w:rsidRPr="00A9619A">
              <w:rPr>
                <w:b/>
              </w:rPr>
              <w:t>&lt;E070/&gt;</w:t>
            </w:r>
            <w:r>
              <w:t>“, datum konání: &lt;E075/&gt;, účastníci:</w:t>
            </w:r>
            <w:r w:rsidRPr="00A9619A">
              <w:rPr>
                <w:b/>
              </w:rPr>
              <w:t xml:space="preserve"> &lt;E080/&gt;</w:t>
            </w:r>
          </w:p>
        </w:tc>
      </w:tr>
    </w:tbl>
    <w:p w14:paraId="288622D4" w14:textId="77777777" w:rsidR="00A07E54" w:rsidRPr="00BF7C42" w:rsidRDefault="00A07E54" w:rsidP="00BF7C42">
      <w:pPr>
        <w:ind w:left="1416"/>
        <w:rPr>
          <w:b/>
          <w:sz w:val="24"/>
          <w:szCs w:val="24"/>
        </w:rPr>
      </w:pPr>
      <w:r w:rsidRPr="00BF7C42">
        <w:rPr>
          <w:b/>
          <w:sz w:val="24"/>
          <w:szCs w:val="24"/>
        </w:rPr>
        <w:t>průtokový transfer</w:t>
      </w:r>
      <w:r w:rsidR="00CA0668" w:rsidRPr="00BF7C42">
        <w:rPr>
          <w:b/>
          <w:sz w:val="24"/>
          <w:szCs w:val="24"/>
        </w:rPr>
        <w:tab/>
      </w:r>
      <w:r w:rsidRPr="00BF7C42">
        <w:rPr>
          <w:b/>
          <w:sz w:val="24"/>
          <w:szCs w:val="24"/>
        </w:rPr>
        <w:t xml:space="preserve">ano </w:t>
      </w:r>
      <w:r w:rsidR="00BF7C42" w:rsidRPr="00BF7C42">
        <w:rPr>
          <w:b/>
          <w:sz w:val="30"/>
          <w:szCs w:val="30"/>
        </w:rPr>
        <w:sym w:font="Symbol" w:char="F0A0"/>
      </w:r>
      <w:r w:rsidR="00CA0668" w:rsidRPr="00BF7C42">
        <w:rPr>
          <w:b/>
          <w:sz w:val="24"/>
          <w:szCs w:val="24"/>
        </w:rPr>
        <w:tab/>
      </w:r>
      <w:r w:rsidRPr="00BF7C42">
        <w:rPr>
          <w:b/>
          <w:sz w:val="24"/>
          <w:szCs w:val="24"/>
        </w:rPr>
        <w:t xml:space="preserve">ne </w:t>
      </w:r>
      <w:r w:rsidR="00BF7C42" w:rsidRPr="00BF7C42">
        <w:rPr>
          <w:b/>
          <w:sz w:val="30"/>
          <w:szCs w:val="30"/>
        </w:rPr>
        <w:sym w:font="Symbol" w:char="F0A0"/>
      </w:r>
      <w:r w:rsidR="00CA0668" w:rsidRPr="00BF7C42">
        <w:rPr>
          <w:b/>
          <w:sz w:val="24"/>
          <w:szCs w:val="24"/>
        </w:rPr>
        <w:tab/>
      </w:r>
      <w:r w:rsidR="00CA0668" w:rsidRPr="00BF7C42">
        <w:rPr>
          <w:b/>
          <w:sz w:val="24"/>
          <w:szCs w:val="24"/>
        </w:rPr>
        <w:tab/>
      </w:r>
      <w:r w:rsidR="00CA0668" w:rsidRPr="00BF7C42">
        <w:rPr>
          <w:b/>
          <w:sz w:val="24"/>
          <w:szCs w:val="24"/>
        </w:rPr>
        <w:tab/>
      </w:r>
      <w:r w:rsidRPr="00BF7C42">
        <w:rPr>
          <w:b/>
          <w:sz w:val="24"/>
          <w:szCs w:val="24"/>
        </w:rPr>
        <w:t>podléhá vypořádání</w:t>
      </w:r>
      <w:r w:rsidR="00CA0668" w:rsidRPr="00BF7C42">
        <w:rPr>
          <w:b/>
          <w:sz w:val="24"/>
          <w:szCs w:val="24"/>
        </w:rPr>
        <w:tab/>
      </w:r>
      <w:r w:rsidRPr="00BF7C42">
        <w:rPr>
          <w:b/>
          <w:sz w:val="24"/>
          <w:szCs w:val="24"/>
        </w:rPr>
        <w:t xml:space="preserve">ano </w:t>
      </w:r>
      <w:r w:rsidR="00BF7C42" w:rsidRPr="00BF7C42">
        <w:rPr>
          <w:b/>
          <w:sz w:val="30"/>
          <w:szCs w:val="30"/>
        </w:rPr>
        <w:sym w:font="Symbol" w:char="F0A0"/>
      </w:r>
      <w:r w:rsidR="00BF7C42">
        <w:rPr>
          <w:b/>
          <w:sz w:val="30"/>
          <w:szCs w:val="30"/>
        </w:rPr>
        <w:tab/>
        <w:t xml:space="preserve"> </w:t>
      </w:r>
      <w:r w:rsidRPr="00BF7C42">
        <w:rPr>
          <w:b/>
          <w:sz w:val="24"/>
          <w:szCs w:val="24"/>
        </w:rPr>
        <w:t xml:space="preserve">ne </w:t>
      </w:r>
      <w:r w:rsidR="00BF7C42" w:rsidRPr="00BF7C42">
        <w:rPr>
          <w:b/>
          <w:sz w:val="30"/>
          <w:szCs w:val="30"/>
        </w:rPr>
        <w:sym w:font="Symbol" w:char="F0A0"/>
      </w:r>
    </w:p>
    <w:p w14:paraId="3CF2EDB1" w14:textId="77777777" w:rsidR="007E6AAB" w:rsidRPr="00B55A2B" w:rsidRDefault="007E6AAB" w:rsidP="00002C88">
      <w:pPr>
        <w:rPr>
          <w:sz w:val="8"/>
          <w:szCs w:val="8"/>
        </w:rPr>
      </w:pPr>
    </w:p>
    <w:p w14:paraId="4E956E80" w14:textId="77777777" w:rsidR="00F36257" w:rsidRDefault="00F36257" w:rsidP="00002C88">
      <w:pPr>
        <w:rPr>
          <w:b/>
        </w:rPr>
      </w:pPr>
      <w:r>
        <w:rPr>
          <w:b/>
        </w:rPr>
        <w:t>I.   Nesouvisí s ekonomickou činností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1288"/>
        <w:gridCol w:w="944"/>
        <w:gridCol w:w="994"/>
        <w:gridCol w:w="993"/>
        <w:gridCol w:w="1418"/>
        <w:gridCol w:w="992"/>
        <w:gridCol w:w="1276"/>
        <w:gridCol w:w="2976"/>
      </w:tblGrid>
      <w:tr w:rsidR="00445D4A" w:rsidRPr="00A9619A" w14:paraId="7CA86FBE" w14:textId="77777777" w:rsidTr="00A9619A">
        <w:trPr>
          <w:trHeight w:val="340"/>
        </w:trPr>
        <w:tc>
          <w:tcPr>
            <w:tcW w:w="12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55BCFE1D" w14:textId="77777777" w:rsidR="00445D4A" w:rsidRPr="00A9619A" w:rsidRDefault="00445D4A" w:rsidP="00A9619A">
            <w:pPr>
              <w:jc w:val="center"/>
              <w:rPr>
                <w:b/>
                <w:highlight w:val="yellow"/>
              </w:rPr>
            </w:pPr>
            <w:r w:rsidRPr="00A9619A">
              <w:rPr>
                <w:b/>
                <w:lang w:val="de-DE"/>
              </w:rPr>
              <w:t>&lt;E100/&gt;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D81AA" w14:textId="77777777" w:rsidR="00445D4A" w:rsidRPr="00A9619A" w:rsidRDefault="00445D4A" w:rsidP="00A9619A">
            <w:pPr>
              <w:jc w:val="center"/>
              <w:rPr>
                <w:b/>
                <w:highlight w:val="yellow"/>
              </w:rPr>
            </w:pPr>
            <w:r w:rsidRPr="00A9619A">
              <w:rPr>
                <w:b/>
                <w:lang w:val="de-DE"/>
              </w:rPr>
              <w:t>&lt;E102/&gt;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43C82" w14:textId="77777777" w:rsidR="00445D4A" w:rsidRPr="00A9619A" w:rsidRDefault="00445D4A" w:rsidP="00A9619A">
            <w:pPr>
              <w:jc w:val="center"/>
              <w:rPr>
                <w:b/>
                <w:highlight w:val="yellow"/>
              </w:rPr>
            </w:pPr>
            <w:r w:rsidRPr="00A9619A">
              <w:rPr>
                <w:b/>
                <w:lang w:val="de-DE"/>
              </w:rPr>
              <w:t>&lt;E105/&gt;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623AB1" w14:textId="77777777" w:rsidR="00445D4A" w:rsidRPr="00A9619A" w:rsidRDefault="00445D4A" w:rsidP="00A9619A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26E9F" w14:textId="77777777" w:rsidR="00445D4A" w:rsidRPr="00A9619A" w:rsidRDefault="00445D4A" w:rsidP="00A9619A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A86D5" w14:textId="77777777" w:rsidR="00445D4A" w:rsidRPr="00A9619A" w:rsidRDefault="00445D4A" w:rsidP="00A9619A">
            <w:pPr>
              <w:jc w:val="center"/>
              <w:rPr>
                <w:b/>
                <w:highlight w:val="yellow"/>
              </w:rPr>
            </w:pPr>
            <w:r w:rsidRPr="00A9619A">
              <w:rPr>
                <w:b/>
              </w:rPr>
              <w:t>&lt;E110/&gt;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34E48" w14:textId="77777777" w:rsidR="00445D4A" w:rsidRPr="00A9619A" w:rsidRDefault="00445D4A" w:rsidP="00A9619A">
            <w:pPr>
              <w:jc w:val="center"/>
              <w:rPr>
                <w:b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EDCC5" w14:textId="77777777" w:rsidR="00445D4A" w:rsidRPr="00A9619A" w:rsidRDefault="00445D4A" w:rsidP="00A9619A">
            <w:pPr>
              <w:jc w:val="center"/>
              <w:rPr>
                <w:b/>
                <w:highlight w:val="yellow"/>
              </w:rPr>
            </w:pPr>
            <w:r w:rsidRPr="00A9619A">
              <w:rPr>
                <w:b/>
                <w:lang w:val="de-DE"/>
              </w:rPr>
              <w:t>&lt;E120/&gt;</w:t>
            </w:r>
          </w:p>
        </w:tc>
      </w:tr>
      <w:tr w:rsidR="00445D4A" w:rsidRPr="00A9619A" w14:paraId="2702F5F5" w14:textId="77777777" w:rsidTr="00A9619A">
        <w:trPr>
          <w:trHeight w:val="340"/>
        </w:trPr>
        <w:tc>
          <w:tcPr>
            <w:tcW w:w="12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64D3C7BA" w14:textId="77777777" w:rsidR="00445D4A" w:rsidRPr="00A9619A" w:rsidRDefault="00445D4A" w:rsidP="00A9619A">
            <w:pPr>
              <w:jc w:val="center"/>
              <w:rPr>
                <w:b/>
                <w:highlight w:val="yellow"/>
              </w:rPr>
            </w:pPr>
            <w:r w:rsidRPr="00A9619A">
              <w:rPr>
                <w:b/>
                <w:lang w:val="de-DE"/>
              </w:rPr>
              <w:t>&lt;E150/&gt;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22694" w14:textId="77777777" w:rsidR="00445D4A" w:rsidRPr="00A9619A" w:rsidRDefault="00445D4A" w:rsidP="00A9619A">
            <w:pPr>
              <w:jc w:val="center"/>
              <w:rPr>
                <w:b/>
                <w:highlight w:val="yellow"/>
              </w:rPr>
            </w:pPr>
            <w:r w:rsidRPr="00A9619A">
              <w:rPr>
                <w:b/>
                <w:lang w:val="de-DE"/>
              </w:rPr>
              <w:t>&lt;E152/&gt;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EC6D9" w14:textId="77777777" w:rsidR="00445D4A" w:rsidRPr="00A9619A" w:rsidRDefault="00445D4A" w:rsidP="00A9619A">
            <w:pPr>
              <w:jc w:val="center"/>
              <w:rPr>
                <w:b/>
                <w:highlight w:val="yellow"/>
              </w:rPr>
            </w:pPr>
            <w:r w:rsidRPr="00A9619A">
              <w:rPr>
                <w:b/>
                <w:lang w:val="de-DE"/>
              </w:rPr>
              <w:t>&lt;E155/&gt;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F2674" w14:textId="77777777" w:rsidR="00445D4A" w:rsidRPr="00A9619A" w:rsidRDefault="00445D4A" w:rsidP="00A9619A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3361D" w14:textId="77777777" w:rsidR="00445D4A" w:rsidRPr="00A9619A" w:rsidRDefault="00445D4A" w:rsidP="00A9619A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FC7AE" w14:textId="77777777" w:rsidR="00445D4A" w:rsidRPr="00A9619A" w:rsidRDefault="00445D4A" w:rsidP="00A9619A">
            <w:pPr>
              <w:jc w:val="center"/>
              <w:rPr>
                <w:b/>
                <w:highlight w:val="yellow"/>
              </w:rPr>
            </w:pPr>
            <w:r w:rsidRPr="00A9619A">
              <w:rPr>
                <w:b/>
                <w:lang w:val="de-DE"/>
              </w:rPr>
              <w:t>&lt;E160/&gt;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C538C" w14:textId="77777777" w:rsidR="00445D4A" w:rsidRPr="00A9619A" w:rsidRDefault="00445D4A" w:rsidP="00A9619A">
            <w:pPr>
              <w:jc w:val="center"/>
              <w:rPr>
                <w:b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E0CEF" w14:textId="77777777" w:rsidR="00445D4A" w:rsidRPr="00A9619A" w:rsidRDefault="00445D4A" w:rsidP="00A9619A">
            <w:pPr>
              <w:jc w:val="center"/>
              <w:rPr>
                <w:b/>
                <w:highlight w:val="yellow"/>
              </w:rPr>
            </w:pPr>
            <w:r w:rsidRPr="00A9619A">
              <w:rPr>
                <w:b/>
                <w:lang w:val="de-DE"/>
              </w:rPr>
              <w:t>&lt;E170/&gt;</w:t>
            </w:r>
          </w:p>
        </w:tc>
      </w:tr>
      <w:tr w:rsidR="00445D4A" w:rsidRPr="00A9619A" w14:paraId="354AAA93" w14:textId="77777777" w:rsidTr="00A9619A">
        <w:trPr>
          <w:trHeight w:val="227"/>
        </w:trPr>
        <w:tc>
          <w:tcPr>
            <w:tcW w:w="1288" w:type="dxa"/>
            <w:shd w:val="clear" w:color="auto" w:fill="auto"/>
          </w:tcPr>
          <w:p w14:paraId="37A27645" w14:textId="77777777" w:rsidR="00445D4A" w:rsidRPr="00A9619A" w:rsidRDefault="00445D4A" w:rsidP="00002C88">
            <w:pPr>
              <w:rPr>
                <w:sz w:val="16"/>
                <w:szCs w:val="16"/>
              </w:rPr>
            </w:pPr>
            <w:r w:rsidRPr="00A9619A">
              <w:rPr>
                <w:sz w:val="16"/>
                <w:szCs w:val="16"/>
              </w:rPr>
              <w:t>Prvek rozpočtu</w:t>
            </w:r>
          </w:p>
        </w:tc>
        <w:tc>
          <w:tcPr>
            <w:tcW w:w="944" w:type="dxa"/>
            <w:shd w:val="clear" w:color="auto" w:fill="auto"/>
          </w:tcPr>
          <w:p w14:paraId="6EA00CBB" w14:textId="77777777" w:rsidR="00445D4A" w:rsidRPr="00155EFB" w:rsidRDefault="00445D4A" w:rsidP="00A9619A">
            <w:pPr>
              <w:jc w:val="center"/>
            </w:pPr>
            <w:r w:rsidRPr="00155EFB">
              <w:t>§</w:t>
            </w:r>
          </w:p>
        </w:tc>
        <w:tc>
          <w:tcPr>
            <w:tcW w:w="994" w:type="dxa"/>
            <w:shd w:val="clear" w:color="auto" w:fill="auto"/>
          </w:tcPr>
          <w:p w14:paraId="0D154FB5" w14:textId="77777777" w:rsidR="00445D4A" w:rsidRPr="00155EFB" w:rsidRDefault="00445D4A" w:rsidP="00A9619A">
            <w:pPr>
              <w:jc w:val="center"/>
            </w:pPr>
            <w:r w:rsidRPr="00155EFB">
              <w:t>položka</w:t>
            </w:r>
          </w:p>
        </w:tc>
        <w:tc>
          <w:tcPr>
            <w:tcW w:w="993" w:type="dxa"/>
            <w:shd w:val="clear" w:color="auto" w:fill="auto"/>
          </w:tcPr>
          <w:p w14:paraId="059F8A48" w14:textId="77777777" w:rsidR="00445D4A" w:rsidRPr="00155EFB" w:rsidRDefault="00445D4A" w:rsidP="00A9619A">
            <w:pPr>
              <w:jc w:val="center"/>
            </w:pPr>
            <w:r w:rsidRPr="00155EFB">
              <w:t>ZP</w:t>
            </w:r>
          </w:p>
        </w:tc>
        <w:tc>
          <w:tcPr>
            <w:tcW w:w="1418" w:type="dxa"/>
            <w:shd w:val="clear" w:color="auto" w:fill="auto"/>
          </w:tcPr>
          <w:p w14:paraId="5488901F" w14:textId="77777777" w:rsidR="00445D4A" w:rsidRPr="00155EFB" w:rsidRDefault="00445D4A" w:rsidP="00A9619A">
            <w:pPr>
              <w:jc w:val="center"/>
            </w:pPr>
            <w:r w:rsidRPr="00155EFB">
              <w:t>NZ / ÚZ</w:t>
            </w:r>
          </w:p>
        </w:tc>
        <w:tc>
          <w:tcPr>
            <w:tcW w:w="992" w:type="dxa"/>
            <w:shd w:val="clear" w:color="auto" w:fill="auto"/>
          </w:tcPr>
          <w:p w14:paraId="160DD64C" w14:textId="77777777" w:rsidR="00445D4A" w:rsidRPr="00155EFB" w:rsidRDefault="00445D4A" w:rsidP="00A9619A">
            <w:pPr>
              <w:jc w:val="center"/>
            </w:pPr>
            <w:r w:rsidRPr="00155EFB">
              <w:t>ORJ</w:t>
            </w:r>
          </w:p>
        </w:tc>
        <w:tc>
          <w:tcPr>
            <w:tcW w:w="1276" w:type="dxa"/>
            <w:shd w:val="clear" w:color="auto" w:fill="auto"/>
          </w:tcPr>
          <w:p w14:paraId="2BE2DDB4" w14:textId="77777777" w:rsidR="00445D4A" w:rsidRPr="00155EFB" w:rsidRDefault="00445D4A" w:rsidP="00A9619A">
            <w:pPr>
              <w:jc w:val="center"/>
            </w:pPr>
            <w:r w:rsidRPr="00155EFB">
              <w:t>ORG</w:t>
            </w:r>
          </w:p>
        </w:tc>
        <w:tc>
          <w:tcPr>
            <w:tcW w:w="2976" w:type="dxa"/>
            <w:shd w:val="clear" w:color="auto" w:fill="auto"/>
          </w:tcPr>
          <w:p w14:paraId="39600FCB" w14:textId="77777777" w:rsidR="00445D4A" w:rsidRPr="00155EFB" w:rsidRDefault="00445D4A" w:rsidP="00A9619A">
            <w:pPr>
              <w:jc w:val="center"/>
            </w:pPr>
            <w:r w:rsidRPr="00155EFB">
              <w:t>Kč</w:t>
            </w:r>
          </w:p>
        </w:tc>
      </w:tr>
    </w:tbl>
    <w:p w14:paraId="0C7E9C5A" w14:textId="77777777" w:rsidR="00F36257" w:rsidRPr="002D00AD" w:rsidRDefault="00F36257" w:rsidP="00002C88">
      <w:pPr>
        <w:rPr>
          <w:sz w:val="14"/>
          <w:szCs w:val="14"/>
        </w:rPr>
      </w:pPr>
    </w:p>
    <w:p w14:paraId="7040DF17" w14:textId="77777777" w:rsidR="007E6AAB" w:rsidRDefault="007E6AAB" w:rsidP="00002C88">
      <w:r w:rsidRPr="007E6AAB">
        <w:rPr>
          <w:b/>
        </w:rPr>
        <w:t>I</w:t>
      </w:r>
      <w:r w:rsidR="00F36257">
        <w:rPr>
          <w:b/>
        </w:rPr>
        <w:t>I</w:t>
      </w:r>
      <w:r w:rsidRPr="007E6AAB">
        <w:rPr>
          <w:b/>
        </w:rPr>
        <w:t xml:space="preserve">. </w:t>
      </w:r>
      <w:r w:rsidR="00F36257">
        <w:rPr>
          <w:b/>
        </w:rPr>
        <w:t>S</w:t>
      </w:r>
      <w:r w:rsidRPr="007E6AAB">
        <w:rPr>
          <w:b/>
        </w:rPr>
        <w:t xml:space="preserve">ouvisí s ekonomickou </w:t>
      </w:r>
      <w:proofErr w:type="gramStart"/>
      <w:r w:rsidRPr="007E6AAB">
        <w:rPr>
          <w:b/>
        </w:rPr>
        <w:t>činností</w:t>
      </w:r>
      <w:r>
        <w:t xml:space="preserve">  (označit</w:t>
      </w:r>
      <w:proofErr w:type="gramEnd"/>
      <w:r>
        <w:t xml:space="preserve"> křížkem)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567"/>
        <w:gridCol w:w="3197"/>
        <w:gridCol w:w="631"/>
        <w:gridCol w:w="2976"/>
      </w:tblGrid>
      <w:tr w:rsidR="00D550FF" w:rsidRPr="00A9619A" w14:paraId="6CFD6BEC" w14:textId="77777777" w:rsidTr="00A9619A">
        <w:trPr>
          <w:trHeight w:val="340"/>
        </w:trPr>
        <w:tc>
          <w:tcPr>
            <w:tcW w:w="534" w:type="dxa"/>
            <w:vAlign w:val="center"/>
          </w:tcPr>
          <w:p w14:paraId="03BB709E" w14:textId="77777777" w:rsidR="00D550FF" w:rsidRPr="00A9619A" w:rsidRDefault="00D550FF" w:rsidP="00A9619A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2976" w:type="dxa"/>
            <w:vAlign w:val="center"/>
          </w:tcPr>
          <w:p w14:paraId="48DC093B" w14:textId="77777777" w:rsidR="00D550FF" w:rsidRPr="00A9619A" w:rsidRDefault="00D550FF" w:rsidP="003C2A9A">
            <w:pPr>
              <w:rPr>
                <w:color w:val="0000FF"/>
              </w:rPr>
            </w:pPr>
            <w:r w:rsidRPr="00155EFB">
              <w:t>1. plný nárok na odpočet DPH</w:t>
            </w:r>
            <w:r w:rsidRPr="00A9619A">
              <w:rPr>
                <w:color w:val="0000FF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3C5B003D" w14:textId="77777777" w:rsidR="00D550FF" w:rsidRPr="00A9619A" w:rsidRDefault="00D550FF" w:rsidP="00A9619A">
            <w:pPr>
              <w:jc w:val="center"/>
              <w:rPr>
                <w:b/>
              </w:rPr>
            </w:pPr>
          </w:p>
        </w:tc>
        <w:tc>
          <w:tcPr>
            <w:tcW w:w="3197" w:type="dxa"/>
            <w:vAlign w:val="center"/>
          </w:tcPr>
          <w:p w14:paraId="0A24FBE8" w14:textId="77777777" w:rsidR="00D550FF" w:rsidRPr="00155EFB" w:rsidRDefault="00A63486" w:rsidP="0085655F">
            <w:r w:rsidRPr="00155EFB">
              <w:t>2. není nárok na odpočet DPH</w:t>
            </w:r>
            <w:r w:rsidR="00D550FF" w:rsidRPr="00155EFB">
              <w:t xml:space="preserve"> </w:t>
            </w:r>
          </w:p>
        </w:tc>
        <w:tc>
          <w:tcPr>
            <w:tcW w:w="631" w:type="dxa"/>
            <w:vAlign w:val="center"/>
          </w:tcPr>
          <w:p w14:paraId="47E09B4B" w14:textId="77777777" w:rsidR="00D550FF" w:rsidRPr="00A9619A" w:rsidRDefault="00D550FF" w:rsidP="00A9619A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2976" w:type="dxa"/>
            <w:vAlign w:val="center"/>
          </w:tcPr>
          <w:p w14:paraId="0EB265F0" w14:textId="77777777" w:rsidR="00D550FF" w:rsidRPr="00C1586D" w:rsidRDefault="00D550FF" w:rsidP="00D550FF">
            <w:r w:rsidRPr="00C1586D">
              <w:t>3. krácený nárok na odpočet</w:t>
            </w:r>
            <w:r w:rsidR="008949EE" w:rsidRPr="00C1586D">
              <w:t xml:space="preserve"> DPH</w:t>
            </w:r>
          </w:p>
        </w:tc>
      </w:tr>
    </w:tbl>
    <w:p w14:paraId="51221E5D" w14:textId="77777777" w:rsidR="007E6AAB" w:rsidRPr="002D00AD" w:rsidRDefault="007E6AAB" w:rsidP="00F36257">
      <w:pPr>
        <w:rPr>
          <w:sz w:val="14"/>
          <w:szCs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2"/>
        <w:gridCol w:w="1212"/>
        <w:gridCol w:w="945"/>
        <w:gridCol w:w="1134"/>
        <w:gridCol w:w="992"/>
        <w:gridCol w:w="1417"/>
        <w:gridCol w:w="1276"/>
        <w:gridCol w:w="992"/>
        <w:gridCol w:w="1732"/>
      </w:tblGrid>
      <w:tr w:rsidR="000E4B3D" w14:paraId="486481CD" w14:textId="77777777" w:rsidTr="00A9619A">
        <w:trPr>
          <w:trHeight w:val="284"/>
        </w:trPr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F3C9B4" w14:textId="77777777" w:rsidR="000E4B3D" w:rsidRDefault="000E4B3D" w:rsidP="00A9619A">
            <w:pPr>
              <w:jc w:val="center"/>
            </w:pPr>
            <w:r w:rsidRPr="00155EFB">
              <w:t>základ daně</w:t>
            </w:r>
          </w:p>
          <w:p w14:paraId="378DB1CB" w14:textId="77777777" w:rsidR="00422119" w:rsidRPr="00A9619A" w:rsidRDefault="00422119" w:rsidP="00A9619A">
            <w:pPr>
              <w:jc w:val="center"/>
              <w:rPr>
                <w:sz w:val="16"/>
                <w:szCs w:val="16"/>
              </w:rPr>
            </w:pPr>
            <w:r w:rsidRPr="00A9619A">
              <w:rPr>
                <w:sz w:val="16"/>
                <w:szCs w:val="16"/>
              </w:rPr>
              <w:t>prvek rozpočtu</w:t>
            </w:r>
          </w:p>
        </w:tc>
        <w:tc>
          <w:tcPr>
            <w:tcW w:w="1212" w:type="dxa"/>
          </w:tcPr>
          <w:p w14:paraId="51EA8373" w14:textId="77777777" w:rsidR="000E4B3D" w:rsidRPr="00155EFB" w:rsidRDefault="000E4B3D" w:rsidP="00F36257">
            <w:r w:rsidRPr="00155EFB">
              <w:t>základní</w:t>
            </w:r>
          </w:p>
        </w:tc>
        <w:tc>
          <w:tcPr>
            <w:tcW w:w="945" w:type="dxa"/>
          </w:tcPr>
          <w:p w14:paraId="2CC1B04A" w14:textId="77777777" w:rsidR="000E4B3D" w:rsidRPr="00A9619A" w:rsidRDefault="000E4B3D" w:rsidP="00A9619A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1134" w:type="dxa"/>
          </w:tcPr>
          <w:p w14:paraId="1D94D4BC" w14:textId="77777777" w:rsidR="000E4B3D" w:rsidRPr="00A9619A" w:rsidRDefault="000E4B3D" w:rsidP="00A9619A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992" w:type="dxa"/>
          </w:tcPr>
          <w:p w14:paraId="71B1FF91" w14:textId="77777777" w:rsidR="000E4B3D" w:rsidRPr="00A9619A" w:rsidRDefault="000E4B3D" w:rsidP="00A9619A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1417" w:type="dxa"/>
          </w:tcPr>
          <w:p w14:paraId="54A6649F" w14:textId="77777777" w:rsidR="000E4B3D" w:rsidRPr="00A9619A" w:rsidRDefault="000E4B3D" w:rsidP="00A9619A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1276" w:type="dxa"/>
          </w:tcPr>
          <w:p w14:paraId="0E6F06D9" w14:textId="77777777" w:rsidR="000E4B3D" w:rsidRPr="00A9619A" w:rsidRDefault="000E4B3D" w:rsidP="00A9619A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992" w:type="dxa"/>
          </w:tcPr>
          <w:p w14:paraId="54667990" w14:textId="77777777" w:rsidR="000E4B3D" w:rsidRPr="00A9619A" w:rsidRDefault="000E4B3D" w:rsidP="00A9619A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1732" w:type="dxa"/>
          </w:tcPr>
          <w:p w14:paraId="7A527522" w14:textId="77777777" w:rsidR="000E4B3D" w:rsidRPr="00A9619A" w:rsidRDefault="000E4B3D" w:rsidP="00A9619A">
            <w:pPr>
              <w:jc w:val="right"/>
              <w:rPr>
                <w:b/>
                <w:color w:val="0000FF"/>
              </w:rPr>
            </w:pPr>
          </w:p>
        </w:tc>
      </w:tr>
      <w:tr w:rsidR="000E4B3D" w14:paraId="771A7214" w14:textId="77777777" w:rsidTr="00A9619A">
        <w:trPr>
          <w:trHeight w:val="284"/>
        </w:trPr>
        <w:tc>
          <w:tcPr>
            <w:tcW w:w="1212" w:type="dxa"/>
            <w:shd w:val="clear" w:color="auto" w:fill="E0E0E0"/>
            <w:vAlign w:val="center"/>
          </w:tcPr>
          <w:p w14:paraId="52D47767" w14:textId="77777777" w:rsidR="000E4B3D" w:rsidRPr="00155EFB" w:rsidRDefault="000E4B3D" w:rsidP="00A9619A">
            <w:pPr>
              <w:jc w:val="center"/>
            </w:pPr>
          </w:p>
        </w:tc>
        <w:tc>
          <w:tcPr>
            <w:tcW w:w="1212" w:type="dxa"/>
          </w:tcPr>
          <w:p w14:paraId="3BF593C5" w14:textId="77777777" w:rsidR="000E4B3D" w:rsidRPr="00155EFB" w:rsidRDefault="000E4B3D" w:rsidP="00F36257">
            <w:r w:rsidRPr="00155EFB">
              <w:t>snížená</w:t>
            </w:r>
          </w:p>
        </w:tc>
        <w:tc>
          <w:tcPr>
            <w:tcW w:w="945" w:type="dxa"/>
          </w:tcPr>
          <w:p w14:paraId="5732AEE0" w14:textId="77777777" w:rsidR="000E4B3D" w:rsidRPr="00A9619A" w:rsidRDefault="000E4B3D" w:rsidP="00A9619A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1134" w:type="dxa"/>
          </w:tcPr>
          <w:p w14:paraId="4E6BBE10" w14:textId="77777777" w:rsidR="000E4B3D" w:rsidRPr="00A9619A" w:rsidRDefault="000E4B3D" w:rsidP="00A9619A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992" w:type="dxa"/>
          </w:tcPr>
          <w:p w14:paraId="16673ADD" w14:textId="77777777" w:rsidR="000E4B3D" w:rsidRPr="00A9619A" w:rsidRDefault="000E4B3D" w:rsidP="00A9619A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1417" w:type="dxa"/>
          </w:tcPr>
          <w:p w14:paraId="1149FBF7" w14:textId="77777777" w:rsidR="000E4B3D" w:rsidRPr="00A9619A" w:rsidRDefault="000E4B3D" w:rsidP="00A9619A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1276" w:type="dxa"/>
          </w:tcPr>
          <w:p w14:paraId="5E53F7BD" w14:textId="77777777" w:rsidR="000E4B3D" w:rsidRPr="00A9619A" w:rsidRDefault="000E4B3D" w:rsidP="00A9619A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992" w:type="dxa"/>
          </w:tcPr>
          <w:p w14:paraId="5653F2AA" w14:textId="77777777" w:rsidR="000E4B3D" w:rsidRPr="00A9619A" w:rsidRDefault="000E4B3D" w:rsidP="00A9619A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1732" w:type="dxa"/>
          </w:tcPr>
          <w:p w14:paraId="6D9137E6" w14:textId="77777777" w:rsidR="000E4B3D" w:rsidRPr="00A9619A" w:rsidRDefault="000E4B3D" w:rsidP="00A9619A">
            <w:pPr>
              <w:jc w:val="right"/>
              <w:rPr>
                <w:b/>
                <w:color w:val="0000FF"/>
              </w:rPr>
            </w:pPr>
          </w:p>
        </w:tc>
      </w:tr>
      <w:tr w:rsidR="000E4B3D" w14:paraId="4B021219" w14:textId="77777777" w:rsidTr="00A9619A">
        <w:trPr>
          <w:trHeight w:val="284"/>
        </w:trPr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76F76" w14:textId="77777777" w:rsidR="000E4B3D" w:rsidRDefault="00422119" w:rsidP="00A9619A">
            <w:pPr>
              <w:jc w:val="center"/>
            </w:pPr>
            <w:r>
              <w:t>d</w:t>
            </w:r>
            <w:r w:rsidR="000E4B3D" w:rsidRPr="00155EFB">
              <w:t>aň</w:t>
            </w:r>
          </w:p>
          <w:p w14:paraId="689BE7FE" w14:textId="77777777" w:rsidR="00422119" w:rsidRPr="00A9619A" w:rsidRDefault="00422119" w:rsidP="00A9619A">
            <w:pPr>
              <w:jc w:val="center"/>
              <w:rPr>
                <w:sz w:val="16"/>
                <w:szCs w:val="16"/>
              </w:rPr>
            </w:pPr>
            <w:r w:rsidRPr="00A9619A">
              <w:rPr>
                <w:sz w:val="16"/>
                <w:szCs w:val="16"/>
              </w:rPr>
              <w:t>prvek rozpočtu</w:t>
            </w:r>
          </w:p>
        </w:tc>
        <w:tc>
          <w:tcPr>
            <w:tcW w:w="1212" w:type="dxa"/>
          </w:tcPr>
          <w:p w14:paraId="401FEB37" w14:textId="77777777" w:rsidR="000E4B3D" w:rsidRPr="00155EFB" w:rsidRDefault="000E4B3D" w:rsidP="009A45B6">
            <w:r w:rsidRPr="00155EFB">
              <w:t>základní</w:t>
            </w:r>
          </w:p>
        </w:tc>
        <w:tc>
          <w:tcPr>
            <w:tcW w:w="945" w:type="dxa"/>
          </w:tcPr>
          <w:p w14:paraId="238F850F" w14:textId="77777777" w:rsidR="000E4B3D" w:rsidRPr="00A9619A" w:rsidRDefault="000E4B3D" w:rsidP="00A9619A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14:paraId="53F04F63" w14:textId="77777777" w:rsidR="000E4B3D" w:rsidRPr="00A9619A" w:rsidRDefault="000E4B3D" w:rsidP="00A9619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452278FC" w14:textId="77777777" w:rsidR="000E4B3D" w:rsidRPr="00A9619A" w:rsidRDefault="000E4B3D" w:rsidP="00A9619A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5688243A" w14:textId="77777777" w:rsidR="000E4B3D" w:rsidRPr="00A9619A" w:rsidRDefault="000E4B3D" w:rsidP="00A9619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3FE2A641" w14:textId="77777777" w:rsidR="000E4B3D" w:rsidRPr="00A9619A" w:rsidRDefault="000E4B3D" w:rsidP="00A9619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7510D5A4" w14:textId="77777777" w:rsidR="000E4B3D" w:rsidRPr="00A9619A" w:rsidRDefault="000E4B3D" w:rsidP="00A9619A">
            <w:pPr>
              <w:jc w:val="center"/>
              <w:rPr>
                <w:b/>
              </w:rPr>
            </w:pPr>
          </w:p>
        </w:tc>
        <w:tc>
          <w:tcPr>
            <w:tcW w:w="1732" w:type="dxa"/>
          </w:tcPr>
          <w:p w14:paraId="21E0E01A" w14:textId="77777777" w:rsidR="000E4B3D" w:rsidRPr="00A9619A" w:rsidRDefault="000E4B3D" w:rsidP="00A9619A">
            <w:pPr>
              <w:jc w:val="right"/>
              <w:rPr>
                <w:b/>
              </w:rPr>
            </w:pPr>
          </w:p>
        </w:tc>
      </w:tr>
      <w:tr w:rsidR="000E4B3D" w14:paraId="733F39B2" w14:textId="77777777" w:rsidTr="00A9619A">
        <w:trPr>
          <w:trHeight w:val="284"/>
        </w:trPr>
        <w:tc>
          <w:tcPr>
            <w:tcW w:w="1212" w:type="dxa"/>
            <w:shd w:val="clear" w:color="auto" w:fill="E0E0E0"/>
          </w:tcPr>
          <w:p w14:paraId="297D1BF4" w14:textId="77777777" w:rsidR="000E4B3D" w:rsidRPr="00155EFB" w:rsidRDefault="000E4B3D" w:rsidP="00A9619A">
            <w:pPr>
              <w:jc w:val="center"/>
            </w:pPr>
          </w:p>
        </w:tc>
        <w:tc>
          <w:tcPr>
            <w:tcW w:w="1212" w:type="dxa"/>
          </w:tcPr>
          <w:p w14:paraId="3FA6356F" w14:textId="77777777" w:rsidR="000E4B3D" w:rsidRPr="00155EFB" w:rsidRDefault="000E4B3D" w:rsidP="009A45B6">
            <w:r w:rsidRPr="00155EFB">
              <w:t>snížená</w:t>
            </w:r>
          </w:p>
        </w:tc>
        <w:tc>
          <w:tcPr>
            <w:tcW w:w="945" w:type="dxa"/>
          </w:tcPr>
          <w:p w14:paraId="665CBC56" w14:textId="77777777" w:rsidR="000E4B3D" w:rsidRPr="00A9619A" w:rsidRDefault="000E4B3D" w:rsidP="00A9619A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14:paraId="0EB2275B" w14:textId="77777777" w:rsidR="000E4B3D" w:rsidRPr="00A9619A" w:rsidRDefault="000E4B3D" w:rsidP="00A9619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639C880D" w14:textId="77777777" w:rsidR="000E4B3D" w:rsidRPr="00A9619A" w:rsidRDefault="000E4B3D" w:rsidP="00A9619A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071C4B32" w14:textId="77777777" w:rsidR="000E4B3D" w:rsidRPr="00A9619A" w:rsidRDefault="000E4B3D" w:rsidP="00A9619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637D62ED" w14:textId="77777777" w:rsidR="000E4B3D" w:rsidRPr="00A9619A" w:rsidRDefault="000E4B3D" w:rsidP="00A9619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5C490CEA" w14:textId="77777777" w:rsidR="000E4B3D" w:rsidRPr="00A9619A" w:rsidRDefault="000E4B3D" w:rsidP="00A9619A">
            <w:pPr>
              <w:jc w:val="center"/>
              <w:rPr>
                <w:b/>
              </w:rPr>
            </w:pPr>
          </w:p>
        </w:tc>
        <w:tc>
          <w:tcPr>
            <w:tcW w:w="1732" w:type="dxa"/>
          </w:tcPr>
          <w:p w14:paraId="79815FA5" w14:textId="77777777" w:rsidR="000E4B3D" w:rsidRPr="00A9619A" w:rsidRDefault="000E4B3D" w:rsidP="00A9619A">
            <w:pPr>
              <w:jc w:val="right"/>
              <w:rPr>
                <w:b/>
              </w:rPr>
            </w:pPr>
          </w:p>
        </w:tc>
      </w:tr>
      <w:tr w:rsidR="000E4B3D" w14:paraId="0EBFA7BF" w14:textId="77777777" w:rsidTr="00A9619A">
        <w:trPr>
          <w:trHeight w:val="284"/>
        </w:trPr>
        <w:tc>
          <w:tcPr>
            <w:tcW w:w="2424" w:type="dxa"/>
            <w:gridSpan w:val="2"/>
          </w:tcPr>
          <w:p w14:paraId="5B954C23" w14:textId="77777777" w:rsidR="000E4B3D" w:rsidRPr="00155EFB" w:rsidRDefault="000E4B3D" w:rsidP="00A9619A">
            <w:pPr>
              <w:jc w:val="center"/>
            </w:pPr>
            <w:r w:rsidRPr="00155EFB">
              <w:t>platba celkem</w:t>
            </w:r>
          </w:p>
        </w:tc>
        <w:tc>
          <w:tcPr>
            <w:tcW w:w="945" w:type="dxa"/>
          </w:tcPr>
          <w:p w14:paraId="0996B8E7" w14:textId="77777777" w:rsidR="000E4B3D" w:rsidRPr="00A9619A" w:rsidRDefault="000E4B3D" w:rsidP="00A9619A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14:paraId="764035C1" w14:textId="77777777" w:rsidR="000E4B3D" w:rsidRPr="00A9619A" w:rsidRDefault="000E4B3D" w:rsidP="00A9619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185B2407" w14:textId="77777777" w:rsidR="000E4B3D" w:rsidRPr="00A9619A" w:rsidRDefault="000E4B3D" w:rsidP="00A9619A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7B81DE35" w14:textId="77777777" w:rsidR="000E4B3D" w:rsidRPr="00A9619A" w:rsidRDefault="000E4B3D" w:rsidP="00A9619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403683E6" w14:textId="77777777" w:rsidR="000E4B3D" w:rsidRPr="00A9619A" w:rsidRDefault="000E4B3D" w:rsidP="00A9619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066EF715" w14:textId="77777777" w:rsidR="000E4B3D" w:rsidRPr="00A9619A" w:rsidRDefault="000E4B3D" w:rsidP="00A9619A">
            <w:pPr>
              <w:jc w:val="center"/>
              <w:rPr>
                <w:b/>
              </w:rPr>
            </w:pPr>
          </w:p>
        </w:tc>
        <w:tc>
          <w:tcPr>
            <w:tcW w:w="1732" w:type="dxa"/>
          </w:tcPr>
          <w:p w14:paraId="6A09A303" w14:textId="77777777" w:rsidR="000E4B3D" w:rsidRPr="00A9619A" w:rsidRDefault="000E4B3D" w:rsidP="00A9619A">
            <w:pPr>
              <w:jc w:val="right"/>
              <w:rPr>
                <w:b/>
              </w:rPr>
            </w:pPr>
          </w:p>
        </w:tc>
      </w:tr>
      <w:tr w:rsidR="008B5F12" w14:paraId="165F4507" w14:textId="77777777" w:rsidTr="00A9619A">
        <w:trPr>
          <w:trHeight w:val="284"/>
        </w:trPr>
        <w:tc>
          <w:tcPr>
            <w:tcW w:w="2424" w:type="dxa"/>
            <w:gridSpan w:val="2"/>
          </w:tcPr>
          <w:p w14:paraId="69931550" w14:textId="77777777" w:rsidR="008B5F12" w:rsidRPr="00155EFB" w:rsidRDefault="008B5F12" w:rsidP="00F36257"/>
        </w:tc>
        <w:tc>
          <w:tcPr>
            <w:tcW w:w="945" w:type="dxa"/>
          </w:tcPr>
          <w:p w14:paraId="4AA5907A" w14:textId="77777777" w:rsidR="008B5F12" w:rsidRPr="00155EFB" w:rsidRDefault="008B5F12" w:rsidP="00A9619A">
            <w:pPr>
              <w:jc w:val="center"/>
            </w:pPr>
            <w:r w:rsidRPr="00155EFB">
              <w:t>§</w:t>
            </w:r>
          </w:p>
        </w:tc>
        <w:tc>
          <w:tcPr>
            <w:tcW w:w="1134" w:type="dxa"/>
          </w:tcPr>
          <w:p w14:paraId="4CA4802C" w14:textId="77777777" w:rsidR="008B5F12" w:rsidRPr="00155EFB" w:rsidRDefault="008B5F12" w:rsidP="00A9619A">
            <w:pPr>
              <w:jc w:val="center"/>
            </w:pPr>
            <w:r w:rsidRPr="00155EFB">
              <w:t>položka</w:t>
            </w:r>
          </w:p>
        </w:tc>
        <w:tc>
          <w:tcPr>
            <w:tcW w:w="992" w:type="dxa"/>
          </w:tcPr>
          <w:p w14:paraId="5DD5E862" w14:textId="77777777" w:rsidR="008B5F12" w:rsidRPr="00155EFB" w:rsidRDefault="00206A45" w:rsidP="00A9619A">
            <w:pPr>
              <w:jc w:val="center"/>
            </w:pPr>
            <w:r w:rsidRPr="00155EFB">
              <w:t>ZP</w:t>
            </w:r>
          </w:p>
        </w:tc>
        <w:tc>
          <w:tcPr>
            <w:tcW w:w="1417" w:type="dxa"/>
          </w:tcPr>
          <w:p w14:paraId="7240CD9E" w14:textId="77777777" w:rsidR="008B5F12" w:rsidRPr="00155EFB" w:rsidRDefault="008B5F12" w:rsidP="00A9619A">
            <w:pPr>
              <w:jc w:val="center"/>
            </w:pPr>
            <w:r w:rsidRPr="00155EFB">
              <w:t>NZ / ÚZ</w:t>
            </w:r>
          </w:p>
        </w:tc>
        <w:tc>
          <w:tcPr>
            <w:tcW w:w="1276" w:type="dxa"/>
          </w:tcPr>
          <w:p w14:paraId="3B1D1452" w14:textId="77777777" w:rsidR="008B5F12" w:rsidRPr="00155EFB" w:rsidRDefault="00206A45" w:rsidP="00A9619A">
            <w:pPr>
              <w:jc w:val="center"/>
            </w:pPr>
            <w:r w:rsidRPr="00155EFB">
              <w:t>ORJ</w:t>
            </w:r>
          </w:p>
        </w:tc>
        <w:tc>
          <w:tcPr>
            <w:tcW w:w="992" w:type="dxa"/>
          </w:tcPr>
          <w:p w14:paraId="65A1533F" w14:textId="77777777" w:rsidR="008B5F12" w:rsidRPr="00155EFB" w:rsidRDefault="00206A45" w:rsidP="00A9619A">
            <w:pPr>
              <w:jc w:val="center"/>
            </w:pPr>
            <w:r w:rsidRPr="00155EFB">
              <w:t>ORG</w:t>
            </w:r>
          </w:p>
        </w:tc>
        <w:tc>
          <w:tcPr>
            <w:tcW w:w="1732" w:type="dxa"/>
          </w:tcPr>
          <w:p w14:paraId="79038055" w14:textId="77777777" w:rsidR="008B5F12" w:rsidRPr="00155EFB" w:rsidRDefault="008B5F12" w:rsidP="00A9619A">
            <w:pPr>
              <w:jc w:val="center"/>
            </w:pPr>
            <w:r w:rsidRPr="00155EFB">
              <w:t>Kč</w:t>
            </w:r>
          </w:p>
        </w:tc>
      </w:tr>
    </w:tbl>
    <w:p w14:paraId="5FE7D2AA" w14:textId="77777777" w:rsidR="000E4B3D" w:rsidRPr="00DB757E" w:rsidRDefault="000E4B3D" w:rsidP="00F36257">
      <w:pPr>
        <w:rPr>
          <w:sz w:val="12"/>
          <w:szCs w:val="12"/>
        </w:rPr>
      </w:pPr>
    </w:p>
    <w:p w14:paraId="5B89BBA4" w14:textId="77777777" w:rsidR="00B55A2B" w:rsidRDefault="00B55A2B" w:rsidP="00B55A2B">
      <w:pPr>
        <w:jc w:val="both"/>
        <w:outlineLvl w:val="0"/>
      </w:pPr>
      <w:r>
        <w:t xml:space="preserve">Předběžná kontrola před uskutečněním veřejných výdajů </w:t>
      </w:r>
      <w:r>
        <w:tab/>
      </w:r>
      <w:r>
        <w:tab/>
      </w:r>
      <w:r>
        <w:fldChar w:fldCharType="begin">
          <w:ffData>
            <w:name w:val="Zaškrtávací1"/>
            <w:enabled w:val="0"/>
            <w:calcOnExit w:val="0"/>
            <w:checkBox>
              <w:sizeAuto/>
              <w:default w:val="1"/>
            </w:checkBox>
          </w:ffData>
        </w:fldChar>
      </w:r>
      <w:bookmarkStart w:id="2" w:name="Zaškrtávací1"/>
      <w:r>
        <w:instrText xml:space="preserve"> FORMCHECKBOX </w:instrText>
      </w:r>
      <w:r w:rsidR="00916783">
        <w:fldChar w:fldCharType="separate"/>
      </w:r>
      <w:r>
        <w:fldChar w:fldCharType="end"/>
      </w:r>
      <w:bookmarkEnd w:id="2"/>
      <w:r>
        <w:t xml:space="preserve"> </w:t>
      </w:r>
      <w:r>
        <w:rPr>
          <w:b/>
          <w:u w:val="single"/>
        </w:rPr>
        <w:t>limitní příslib</w:t>
      </w:r>
    </w:p>
    <w:p w14:paraId="4DF07465" w14:textId="77777777" w:rsidR="00B55A2B" w:rsidRDefault="00B55A2B" w:rsidP="00B55A2B">
      <w:pPr>
        <w:rPr>
          <w:sz w:val="16"/>
        </w:rPr>
      </w:pPr>
      <w:r>
        <w:t>dle § 14 vyhlášky č. 416/2004 Sb.,</w:t>
      </w:r>
      <w:r>
        <w:tab/>
      </w:r>
      <w:r>
        <w:tab/>
      </w:r>
      <w:r>
        <w:tab/>
        <w:t xml:space="preserve">               </w:t>
      </w:r>
      <w:r>
        <w:tab/>
      </w:r>
      <w: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916783">
        <w:fldChar w:fldCharType="separate"/>
      </w:r>
      <w:r>
        <w:fldChar w:fldCharType="end"/>
      </w:r>
      <w:r>
        <w:t xml:space="preserve"> individuální příslib </w:t>
      </w:r>
    </w:p>
    <w:p w14:paraId="1CAE1D29" w14:textId="77777777" w:rsidR="00B55A2B" w:rsidRDefault="00B55A2B" w:rsidP="00B55A2B">
      <w:pPr>
        <w:rPr>
          <w:sz w:val="8"/>
        </w:rPr>
      </w:pPr>
    </w:p>
    <w:p w14:paraId="5EA178E5" w14:textId="77777777" w:rsidR="00B55A2B" w:rsidRDefault="00B55A2B" w:rsidP="00B55A2B">
      <w:r>
        <w:t>Podpis odpovědného pracovníka</w:t>
      </w:r>
      <w:r>
        <w:tab/>
      </w:r>
      <w:r>
        <w:tab/>
      </w:r>
      <w:r>
        <w:tab/>
      </w:r>
      <w:r>
        <w:tab/>
      </w:r>
      <w:r>
        <w:tab/>
        <w:t xml:space="preserve">Příkazce operace </w:t>
      </w:r>
    </w:p>
    <w:p w14:paraId="73A7E293" w14:textId="3B68C2F5" w:rsidR="00B55A2B" w:rsidRDefault="00B55A2B" w:rsidP="00B55A2B">
      <w:r>
        <w:t xml:space="preserve">za specifikaci DPH: </w:t>
      </w:r>
      <w:r>
        <w:tab/>
      </w:r>
      <w:r>
        <w:tab/>
        <w:t>……………………………</w:t>
      </w:r>
      <w:r>
        <w:tab/>
        <w:t xml:space="preserve">(osoba odpovědná za účetní případ): </w:t>
      </w:r>
      <w:r w:rsidR="004428CA">
        <w:t xml:space="preserve">Mgr. </w:t>
      </w:r>
      <w:r w:rsidR="004428CA">
        <w:rPr>
          <w:u w:val="dotted"/>
        </w:rPr>
        <w:t>Roman</w:t>
      </w:r>
      <w:r w:rsidR="00A8611D" w:rsidRPr="00A8611D">
        <w:rPr>
          <w:u w:val="dotted"/>
        </w:rPr>
        <w:t xml:space="preserve"> </w:t>
      </w:r>
      <w:r w:rsidR="004428CA">
        <w:rPr>
          <w:u w:val="dotted"/>
        </w:rPr>
        <w:t>Lattenberg</w:t>
      </w:r>
      <w:r w:rsidR="00A8611D">
        <w:rPr>
          <w:u w:val="dotted"/>
        </w:rPr>
        <w:t xml:space="preserve">    </w:t>
      </w:r>
      <w:r w:rsidR="00A8611D" w:rsidRPr="00A8611D">
        <w:rPr>
          <w:color w:val="FFFFFF"/>
          <w:u w:val="dotted"/>
        </w:rPr>
        <w:t>.</w:t>
      </w:r>
    </w:p>
    <w:p w14:paraId="0AAC0523" w14:textId="77777777" w:rsidR="00B55A2B" w:rsidRDefault="00B55A2B" w:rsidP="00B55A2B">
      <w:pPr>
        <w:tabs>
          <w:tab w:val="left" w:pos="709"/>
          <w:tab w:val="left" w:pos="5670"/>
        </w:tabs>
      </w:pPr>
      <w:r>
        <w:t>Datum:</w:t>
      </w:r>
      <w:r>
        <w:tab/>
      </w:r>
      <w:r>
        <w:rPr>
          <w:b/>
        </w:rPr>
        <w:t>&lt;E302/&gt;</w:t>
      </w:r>
      <w:r>
        <w:rPr>
          <w:b/>
        </w:rPr>
        <w:tab/>
      </w:r>
      <w:r>
        <w:t>Datum:</w:t>
      </w:r>
      <w:r>
        <w:tab/>
      </w:r>
      <w:r>
        <w:rPr>
          <w:b/>
        </w:rPr>
        <w:t>&lt;E302/&gt;</w:t>
      </w:r>
    </w:p>
    <w:p w14:paraId="044DBA34" w14:textId="77777777" w:rsidR="00B55A2B" w:rsidRDefault="00B55A2B" w:rsidP="00B55A2B">
      <w:pPr>
        <w:rPr>
          <w:sz w:val="8"/>
        </w:rPr>
      </w:pPr>
    </w:p>
    <w:p w14:paraId="34ED0FFE" w14:textId="77777777" w:rsidR="00B55A2B" w:rsidRDefault="00B55A2B" w:rsidP="00B55A2B">
      <w:r>
        <w:t>Správce rozpočtu řízeného odboru: ……………………………</w:t>
      </w:r>
      <w:r>
        <w:tab/>
        <w:t>Interní odpovědnost: ….…………………</w:t>
      </w:r>
      <w:bookmarkStart w:id="3" w:name="_GoBack"/>
      <w:bookmarkEnd w:id="3"/>
      <w:r>
        <w:t>…………………….</w:t>
      </w:r>
    </w:p>
    <w:p w14:paraId="058B5879" w14:textId="77777777" w:rsidR="00B55A2B" w:rsidRDefault="00B55A2B" w:rsidP="00B55A2B">
      <w:pPr>
        <w:tabs>
          <w:tab w:val="left" w:pos="709"/>
          <w:tab w:val="left" w:pos="5670"/>
        </w:tabs>
      </w:pPr>
      <w:r>
        <w:t>Datum:</w:t>
      </w:r>
      <w:r>
        <w:tab/>
      </w:r>
      <w:r>
        <w:rPr>
          <w:b/>
        </w:rPr>
        <w:t>&lt;E302/&gt;</w:t>
      </w:r>
      <w:r>
        <w:rPr>
          <w:b/>
        </w:rPr>
        <w:tab/>
      </w:r>
      <w:r>
        <w:t>Datum:</w:t>
      </w:r>
      <w:r>
        <w:tab/>
      </w:r>
      <w:r>
        <w:rPr>
          <w:b/>
        </w:rPr>
        <w:t>&lt;E302/&gt;</w:t>
      </w:r>
    </w:p>
    <w:p w14:paraId="4DCDBB3A" w14:textId="77777777" w:rsidR="00B55A2B" w:rsidRDefault="00B55A2B" w:rsidP="00B55A2B">
      <w:pPr>
        <w:rPr>
          <w:sz w:val="8"/>
        </w:rPr>
      </w:pPr>
    </w:p>
    <w:p w14:paraId="68946C6C" w14:textId="77777777" w:rsidR="00B55A2B" w:rsidRDefault="00B55A2B" w:rsidP="00B55A2B">
      <w:r>
        <w:t>Správce oddělení rozpočtu:</w:t>
      </w:r>
      <w:r>
        <w:tab/>
        <w:t>……………………………</w:t>
      </w:r>
      <w:r>
        <w:tab/>
      </w:r>
    </w:p>
    <w:p w14:paraId="21104899" w14:textId="77777777" w:rsidR="00B55A2B" w:rsidRDefault="00B55A2B" w:rsidP="00B55A2B">
      <w:r>
        <w:t>Datum:</w:t>
      </w:r>
    </w:p>
    <w:p w14:paraId="08BDD580" w14:textId="77777777" w:rsidR="00B55A2B" w:rsidRDefault="00B55A2B" w:rsidP="00B55A2B">
      <w:pPr>
        <w:rPr>
          <w:sz w:val="8"/>
        </w:rPr>
      </w:pPr>
    </w:p>
    <w:p w14:paraId="75B440A6" w14:textId="77777777" w:rsidR="00B55A2B" w:rsidRDefault="00B55A2B" w:rsidP="00B55A2B">
      <w:r>
        <w:t>Hlavní účetní:</w:t>
      </w:r>
      <w:r>
        <w:tab/>
      </w:r>
      <w:r>
        <w:tab/>
      </w:r>
      <w:r>
        <w:tab/>
        <w:t>……………………………</w:t>
      </w:r>
      <w:r>
        <w:tab/>
        <w:t>Razítko:</w:t>
      </w:r>
    </w:p>
    <w:p w14:paraId="1F212681" w14:textId="77777777" w:rsidR="00B55A2B" w:rsidRDefault="00B55A2B" w:rsidP="00B55A2B">
      <w:r>
        <w:t>Datum:</w:t>
      </w:r>
    </w:p>
    <w:p w14:paraId="55CEE2A0" w14:textId="77777777" w:rsidR="00F54DA0" w:rsidRPr="00DB757E" w:rsidRDefault="00F54DA0" w:rsidP="007B1428">
      <w:pPr>
        <w:rPr>
          <w:sz w:val="12"/>
          <w:szCs w:val="12"/>
        </w:rPr>
      </w:pPr>
    </w:p>
    <w:tbl>
      <w:tblPr>
        <w:tblW w:w="0" w:type="auto"/>
        <w:tblBorders>
          <w:top w:val="single" w:sz="2" w:space="0" w:color="auto"/>
          <w:left w:val="single" w:sz="4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3"/>
        <w:gridCol w:w="2183"/>
        <w:gridCol w:w="2183"/>
        <w:gridCol w:w="2183"/>
        <w:gridCol w:w="2149"/>
      </w:tblGrid>
      <w:tr w:rsidR="00364A71" w:rsidRPr="00A9619A" w14:paraId="26F71047" w14:textId="77777777" w:rsidTr="00A9619A">
        <w:trPr>
          <w:trHeight w:val="340"/>
        </w:trPr>
        <w:tc>
          <w:tcPr>
            <w:tcW w:w="2183" w:type="dxa"/>
            <w:vAlign w:val="center"/>
          </w:tcPr>
          <w:p w14:paraId="7CD90411" w14:textId="77777777" w:rsidR="00364A71" w:rsidRPr="00A9619A" w:rsidRDefault="00364A71" w:rsidP="00A9619A">
            <w:pPr>
              <w:jc w:val="center"/>
              <w:rPr>
                <w:caps/>
              </w:rPr>
            </w:pPr>
            <w:r w:rsidRPr="00A9619A">
              <w:rPr>
                <w:caps/>
              </w:rPr>
              <w:t>Pokladna</w:t>
            </w:r>
          </w:p>
        </w:tc>
        <w:tc>
          <w:tcPr>
            <w:tcW w:w="2183" w:type="dxa"/>
            <w:vAlign w:val="center"/>
          </w:tcPr>
          <w:p w14:paraId="2C7DE841" w14:textId="77777777" w:rsidR="00364A71" w:rsidRPr="00155EFB" w:rsidRDefault="00364A71" w:rsidP="00A9619A">
            <w:pPr>
              <w:jc w:val="center"/>
            </w:pPr>
            <w:r w:rsidRPr="00155EFB">
              <w:t>Průkaz totožnosti</w:t>
            </w:r>
          </w:p>
        </w:tc>
        <w:tc>
          <w:tcPr>
            <w:tcW w:w="2183" w:type="dxa"/>
            <w:vAlign w:val="center"/>
          </w:tcPr>
          <w:p w14:paraId="7543C4A0" w14:textId="77777777" w:rsidR="00364A71" w:rsidRPr="00155EFB" w:rsidRDefault="00364A71" w:rsidP="00A9619A">
            <w:pPr>
              <w:jc w:val="center"/>
            </w:pPr>
            <w:r w:rsidRPr="00155EFB">
              <w:t>Podpis příjemce</w:t>
            </w:r>
          </w:p>
        </w:tc>
        <w:tc>
          <w:tcPr>
            <w:tcW w:w="2183" w:type="dxa"/>
            <w:vAlign w:val="center"/>
          </w:tcPr>
          <w:p w14:paraId="43DB251C" w14:textId="77777777" w:rsidR="00364A71" w:rsidRPr="00155EFB" w:rsidRDefault="00364A71" w:rsidP="00A9619A">
            <w:pPr>
              <w:jc w:val="center"/>
            </w:pPr>
            <w:r w:rsidRPr="00155EFB">
              <w:t>Podpis po</w:t>
            </w:r>
            <w:r w:rsidR="00E23E21" w:rsidRPr="00155EFB">
              <w:t>k</w:t>
            </w:r>
            <w:r w:rsidRPr="00155EFB">
              <w:t>ladníka</w:t>
            </w:r>
          </w:p>
        </w:tc>
        <w:tc>
          <w:tcPr>
            <w:tcW w:w="2149" w:type="dxa"/>
            <w:vAlign w:val="center"/>
          </w:tcPr>
          <w:p w14:paraId="492B8E18" w14:textId="77777777" w:rsidR="00364A71" w:rsidRPr="00155EFB" w:rsidRDefault="003C56BF" w:rsidP="00A9619A">
            <w:pPr>
              <w:jc w:val="center"/>
            </w:pPr>
            <w:r>
              <w:t>S</w:t>
            </w:r>
            <w:r w:rsidR="00364A71" w:rsidRPr="00155EFB">
              <w:t>chválil</w:t>
            </w:r>
          </w:p>
        </w:tc>
      </w:tr>
      <w:tr w:rsidR="00364A71" w:rsidRPr="00A9619A" w14:paraId="1C8B5E1F" w14:textId="77777777" w:rsidTr="00A9619A">
        <w:trPr>
          <w:trHeight w:val="340"/>
        </w:trPr>
        <w:tc>
          <w:tcPr>
            <w:tcW w:w="2183" w:type="dxa"/>
          </w:tcPr>
          <w:p w14:paraId="6F383A4C" w14:textId="77777777" w:rsidR="00364A71" w:rsidRPr="00A9619A" w:rsidRDefault="00364A71" w:rsidP="00A9619A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2183" w:type="dxa"/>
          </w:tcPr>
          <w:p w14:paraId="5B2172E3" w14:textId="77777777" w:rsidR="00364A71" w:rsidRPr="00A9619A" w:rsidRDefault="00364A71" w:rsidP="00A9619A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2183" w:type="dxa"/>
          </w:tcPr>
          <w:p w14:paraId="2D416348" w14:textId="77777777" w:rsidR="00364A71" w:rsidRPr="00A9619A" w:rsidRDefault="00364A71" w:rsidP="00A9619A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2183" w:type="dxa"/>
          </w:tcPr>
          <w:p w14:paraId="408A7B73" w14:textId="77777777" w:rsidR="00364A71" w:rsidRPr="00A9619A" w:rsidRDefault="00364A71" w:rsidP="00A9619A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2149" w:type="dxa"/>
          </w:tcPr>
          <w:p w14:paraId="1BAED0C2" w14:textId="77777777" w:rsidR="00364A71" w:rsidRPr="00A9619A" w:rsidRDefault="00364A71" w:rsidP="00A9619A">
            <w:pPr>
              <w:jc w:val="center"/>
              <w:rPr>
                <w:b/>
                <w:color w:val="0000FF"/>
              </w:rPr>
            </w:pPr>
          </w:p>
        </w:tc>
      </w:tr>
    </w:tbl>
    <w:p w14:paraId="29A69538" w14:textId="77777777" w:rsidR="00DB3F50" w:rsidRPr="002D00AD" w:rsidRDefault="00DB3F50" w:rsidP="007B1428">
      <w:pPr>
        <w:rPr>
          <w:sz w:val="14"/>
          <w:szCs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09"/>
        <w:gridCol w:w="709"/>
        <w:gridCol w:w="992"/>
        <w:gridCol w:w="1016"/>
        <w:gridCol w:w="1110"/>
        <w:gridCol w:w="993"/>
        <w:gridCol w:w="1275"/>
        <w:gridCol w:w="1701"/>
        <w:gridCol w:w="1701"/>
      </w:tblGrid>
      <w:tr w:rsidR="007B1428" w:rsidRPr="00A9619A" w14:paraId="106B2114" w14:textId="77777777" w:rsidTr="00A9619A">
        <w:trPr>
          <w:trHeight w:val="284"/>
        </w:trPr>
        <w:tc>
          <w:tcPr>
            <w:tcW w:w="675" w:type="dxa"/>
            <w:vMerge w:val="restart"/>
          </w:tcPr>
          <w:p w14:paraId="76B74388" w14:textId="77777777" w:rsidR="007B1428" w:rsidRPr="00155EFB" w:rsidRDefault="007B1428" w:rsidP="00A9619A">
            <w:pPr>
              <w:jc w:val="center"/>
            </w:pPr>
            <w:r w:rsidRPr="00155EFB">
              <w:t>SÚ</w:t>
            </w:r>
          </w:p>
          <w:p w14:paraId="6FA6AF77" w14:textId="77777777" w:rsidR="007B1428" w:rsidRPr="00155EFB" w:rsidRDefault="007B1428" w:rsidP="00A9619A">
            <w:pPr>
              <w:jc w:val="center"/>
            </w:pPr>
          </w:p>
        </w:tc>
        <w:tc>
          <w:tcPr>
            <w:tcW w:w="709" w:type="dxa"/>
            <w:vMerge w:val="restart"/>
          </w:tcPr>
          <w:p w14:paraId="68A65A32" w14:textId="77777777" w:rsidR="007B1428" w:rsidRPr="00155EFB" w:rsidRDefault="007B1428" w:rsidP="00A9619A">
            <w:pPr>
              <w:jc w:val="center"/>
            </w:pPr>
            <w:r w:rsidRPr="00155EFB">
              <w:t>AÚ</w:t>
            </w:r>
          </w:p>
          <w:p w14:paraId="50DF14A4" w14:textId="77777777" w:rsidR="007B1428" w:rsidRPr="00155EFB" w:rsidRDefault="007B1428" w:rsidP="00A9619A">
            <w:pPr>
              <w:jc w:val="center"/>
            </w:pPr>
          </w:p>
        </w:tc>
        <w:tc>
          <w:tcPr>
            <w:tcW w:w="709" w:type="dxa"/>
            <w:vMerge w:val="restart"/>
          </w:tcPr>
          <w:p w14:paraId="1927C7AC" w14:textId="77777777" w:rsidR="007B1428" w:rsidRPr="00155EFB" w:rsidRDefault="007B1428" w:rsidP="00A9619A">
            <w:pPr>
              <w:jc w:val="center"/>
            </w:pPr>
            <w:r w:rsidRPr="00155EFB">
              <w:t>§</w:t>
            </w:r>
          </w:p>
          <w:p w14:paraId="2623E123" w14:textId="77777777" w:rsidR="007B1428" w:rsidRPr="00155EFB" w:rsidRDefault="007B1428" w:rsidP="00A9619A">
            <w:pPr>
              <w:jc w:val="center"/>
            </w:pPr>
          </w:p>
        </w:tc>
        <w:tc>
          <w:tcPr>
            <w:tcW w:w="992" w:type="dxa"/>
            <w:vMerge w:val="restart"/>
          </w:tcPr>
          <w:p w14:paraId="4980B26A" w14:textId="77777777" w:rsidR="007B1428" w:rsidRPr="00155EFB" w:rsidRDefault="0054320D" w:rsidP="00A9619A">
            <w:pPr>
              <w:jc w:val="center"/>
            </w:pPr>
            <w:r w:rsidRPr="00155EFB">
              <w:t>p</w:t>
            </w:r>
            <w:r w:rsidR="007B1428" w:rsidRPr="00155EFB">
              <w:t>oložka</w:t>
            </w:r>
          </w:p>
          <w:p w14:paraId="694956E9" w14:textId="77777777" w:rsidR="007B1428" w:rsidRPr="00155EFB" w:rsidRDefault="007B1428" w:rsidP="00A9619A">
            <w:pPr>
              <w:jc w:val="center"/>
            </w:pPr>
          </w:p>
        </w:tc>
        <w:tc>
          <w:tcPr>
            <w:tcW w:w="1016" w:type="dxa"/>
            <w:vMerge w:val="restart"/>
          </w:tcPr>
          <w:p w14:paraId="3D9810A5" w14:textId="77777777" w:rsidR="007B1428" w:rsidRPr="00155EFB" w:rsidRDefault="00206A45" w:rsidP="00A9619A">
            <w:pPr>
              <w:jc w:val="center"/>
            </w:pPr>
            <w:r w:rsidRPr="00155EFB">
              <w:t>ZP</w:t>
            </w:r>
          </w:p>
          <w:p w14:paraId="0DC36848" w14:textId="77777777" w:rsidR="007B1428" w:rsidRPr="00155EFB" w:rsidRDefault="007B1428" w:rsidP="00A9619A">
            <w:pPr>
              <w:jc w:val="center"/>
            </w:pPr>
          </w:p>
        </w:tc>
        <w:tc>
          <w:tcPr>
            <w:tcW w:w="1110" w:type="dxa"/>
            <w:vMerge w:val="restart"/>
          </w:tcPr>
          <w:p w14:paraId="1C843992" w14:textId="77777777" w:rsidR="007B1428" w:rsidRPr="00155EFB" w:rsidRDefault="008B5F12" w:rsidP="00A9619A">
            <w:pPr>
              <w:jc w:val="center"/>
            </w:pPr>
            <w:r w:rsidRPr="00155EFB">
              <w:t xml:space="preserve">NZ / </w:t>
            </w:r>
            <w:r w:rsidR="007B1428" w:rsidRPr="00155EFB">
              <w:t>ÚZ</w:t>
            </w:r>
          </w:p>
          <w:p w14:paraId="17A15E59" w14:textId="77777777" w:rsidR="007B1428" w:rsidRPr="00155EFB" w:rsidRDefault="007B1428" w:rsidP="00A9619A">
            <w:pPr>
              <w:jc w:val="center"/>
            </w:pPr>
          </w:p>
        </w:tc>
        <w:tc>
          <w:tcPr>
            <w:tcW w:w="993" w:type="dxa"/>
            <w:vMerge w:val="restart"/>
          </w:tcPr>
          <w:p w14:paraId="24AD3AAD" w14:textId="77777777" w:rsidR="007B1428" w:rsidRPr="003C56BF" w:rsidRDefault="00206A45" w:rsidP="00A9619A">
            <w:pPr>
              <w:jc w:val="center"/>
            </w:pPr>
            <w:r w:rsidRPr="003C56BF">
              <w:t>ORJ</w:t>
            </w:r>
          </w:p>
          <w:p w14:paraId="24B0B71F" w14:textId="77777777" w:rsidR="007B1428" w:rsidRPr="00155EFB" w:rsidRDefault="007B1428" w:rsidP="00A9619A">
            <w:pPr>
              <w:jc w:val="center"/>
            </w:pPr>
          </w:p>
        </w:tc>
        <w:tc>
          <w:tcPr>
            <w:tcW w:w="1275" w:type="dxa"/>
            <w:vMerge w:val="restart"/>
          </w:tcPr>
          <w:p w14:paraId="2A6DE38D" w14:textId="77777777" w:rsidR="007B1428" w:rsidRPr="00155EFB" w:rsidRDefault="00206A45" w:rsidP="00A9619A">
            <w:pPr>
              <w:jc w:val="center"/>
            </w:pPr>
            <w:r w:rsidRPr="00155EFB">
              <w:t>ORG</w:t>
            </w:r>
          </w:p>
          <w:p w14:paraId="54BF500B" w14:textId="77777777" w:rsidR="007B1428" w:rsidRPr="00155EFB" w:rsidRDefault="007B1428" w:rsidP="00A9619A">
            <w:pPr>
              <w:jc w:val="center"/>
            </w:pPr>
          </w:p>
        </w:tc>
        <w:tc>
          <w:tcPr>
            <w:tcW w:w="3402" w:type="dxa"/>
            <w:gridSpan w:val="2"/>
          </w:tcPr>
          <w:p w14:paraId="4A6E9C33" w14:textId="77777777" w:rsidR="007B1428" w:rsidRPr="00155EFB" w:rsidRDefault="007B1428" w:rsidP="00A9619A">
            <w:pPr>
              <w:jc w:val="center"/>
            </w:pPr>
            <w:r w:rsidRPr="00155EFB">
              <w:t>částka v Kč</w:t>
            </w:r>
          </w:p>
        </w:tc>
      </w:tr>
      <w:tr w:rsidR="007B1428" w:rsidRPr="00A9619A" w14:paraId="26DD8F8B" w14:textId="77777777" w:rsidTr="00A9619A">
        <w:trPr>
          <w:trHeight w:val="284"/>
        </w:trPr>
        <w:tc>
          <w:tcPr>
            <w:tcW w:w="675" w:type="dxa"/>
            <w:vMerge/>
          </w:tcPr>
          <w:p w14:paraId="78E0B9DB" w14:textId="77777777" w:rsidR="007B1428" w:rsidRPr="00155EFB" w:rsidRDefault="007B1428" w:rsidP="00A9619A">
            <w:pPr>
              <w:jc w:val="center"/>
            </w:pPr>
          </w:p>
        </w:tc>
        <w:tc>
          <w:tcPr>
            <w:tcW w:w="709" w:type="dxa"/>
            <w:vMerge/>
          </w:tcPr>
          <w:p w14:paraId="6046EC3C" w14:textId="77777777" w:rsidR="007B1428" w:rsidRPr="00155EFB" w:rsidRDefault="007B1428" w:rsidP="00A9619A">
            <w:pPr>
              <w:jc w:val="center"/>
            </w:pPr>
          </w:p>
        </w:tc>
        <w:tc>
          <w:tcPr>
            <w:tcW w:w="709" w:type="dxa"/>
            <w:vMerge/>
          </w:tcPr>
          <w:p w14:paraId="1BE1A65F" w14:textId="77777777" w:rsidR="007B1428" w:rsidRPr="00155EFB" w:rsidRDefault="007B1428" w:rsidP="00A9619A">
            <w:pPr>
              <w:jc w:val="center"/>
            </w:pPr>
          </w:p>
        </w:tc>
        <w:tc>
          <w:tcPr>
            <w:tcW w:w="992" w:type="dxa"/>
            <w:vMerge/>
          </w:tcPr>
          <w:p w14:paraId="3AB8458E" w14:textId="77777777" w:rsidR="007B1428" w:rsidRPr="00155EFB" w:rsidRDefault="007B1428" w:rsidP="00A9619A">
            <w:pPr>
              <w:jc w:val="center"/>
            </w:pPr>
          </w:p>
        </w:tc>
        <w:tc>
          <w:tcPr>
            <w:tcW w:w="1016" w:type="dxa"/>
            <w:vMerge/>
          </w:tcPr>
          <w:p w14:paraId="4A513785" w14:textId="77777777" w:rsidR="007B1428" w:rsidRPr="00155EFB" w:rsidRDefault="007B1428" w:rsidP="00A9619A">
            <w:pPr>
              <w:jc w:val="center"/>
            </w:pPr>
          </w:p>
        </w:tc>
        <w:tc>
          <w:tcPr>
            <w:tcW w:w="1110" w:type="dxa"/>
            <w:vMerge/>
          </w:tcPr>
          <w:p w14:paraId="28CBC87A" w14:textId="77777777" w:rsidR="007B1428" w:rsidRPr="00155EFB" w:rsidRDefault="007B1428" w:rsidP="00A9619A">
            <w:pPr>
              <w:jc w:val="center"/>
            </w:pPr>
          </w:p>
        </w:tc>
        <w:tc>
          <w:tcPr>
            <w:tcW w:w="993" w:type="dxa"/>
            <w:vMerge/>
          </w:tcPr>
          <w:p w14:paraId="2CD6BE06" w14:textId="77777777" w:rsidR="007B1428" w:rsidRPr="00155EFB" w:rsidRDefault="007B1428" w:rsidP="00A9619A">
            <w:pPr>
              <w:jc w:val="center"/>
            </w:pPr>
          </w:p>
        </w:tc>
        <w:tc>
          <w:tcPr>
            <w:tcW w:w="1275" w:type="dxa"/>
            <w:vMerge/>
          </w:tcPr>
          <w:p w14:paraId="4544AD84" w14:textId="77777777" w:rsidR="007B1428" w:rsidRPr="00155EFB" w:rsidRDefault="007B1428" w:rsidP="00A9619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6C189C6" w14:textId="77777777" w:rsidR="007B1428" w:rsidRPr="00155EFB" w:rsidRDefault="007B1428" w:rsidP="00A9619A">
            <w:pPr>
              <w:jc w:val="center"/>
            </w:pPr>
            <w:r w:rsidRPr="00155EFB">
              <w:t>Má dáti</w:t>
            </w:r>
          </w:p>
        </w:tc>
        <w:tc>
          <w:tcPr>
            <w:tcW w:w="1701" w:type="dxa"/>
            <w:vAlign w:val="center"/>
          </w:tcPr>
          <w:p w14:paraId="79CF758D" w14:textId="77777777" w:rsidR="007B1428" w:rsidRPr="00155EFB" w:rsidRDefault="007B1428" w:rsidP="00A9619A">
            <w:pPr>
              <w:jc w:val="center"/>
            </w:pPr>
            <w:r w:rsidRPr="00155EFB">
              <w:t>Dal</w:t>
            </w:r>
          </w:p>
        </w:tc>
      </w:tr>
      <w:tr w:rsidR="007B1428" w:rsidRPr="00A9619A" w14:paraId="5E8E8FE5" w14:textId="77777777" w:rsidTr="00A9619A">
        <w:trPr>
          <w:trHeight w:val="284"/>
        </w:trPr>
        <w:tc>
          <w:tcPr>
            <w:tcW w:w="675" w:type="dxa"/>
          </w:tcPr>
          <w:p w14:paraId="1CD8A1F0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709" w:type="dxa"/>
          </w:tcPr>
          <w:p w14:paraId="3DC930E1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709" w:type="dxa"/>
          </w:tcPr>
          <w:p w14:paraId="6A650685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992" w:type="dxa"/>
          </w:tcPr>
          <w:p w14:paraId="40B813E7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1016" w:type="dxa"/>
          </w:tcPr>
          <w:p w14:paraId="70E05ADC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1110" w:type="dxa"/>
          </w:tcPr>
          <w:p w14:paraId="6A0A90DF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993" w:type="dxa"/>
          </w:tcPr>
          <w:p w14:paraId="3264AB08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1275" w:type="dxa"/>
          </w:tcPr>
          <w:p w14:paraId="5B021A96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1701" w:type="dxa"/>
          </w:tcPr>
          <w:p w14:paraId="7AC2CDAC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1701" w:type="dxa"/>
          </w:tcPr>
          <w:p w14:paraId="1E592FE1" w14:textId="77777777" w:rsidR="007B1428" w:rsidRPr="00A9619A" w:rsidRDefault="007B1428" w:rsidP="00063719">
            <w:pPr>
              <w:rPr>
                <w:b/>
              </w:rPr>
            </w:pPr>
          </w:p>
        </w:tc>
      </w:tr>
      <w:tr w:rsidR="007B1428" w:rsidRPr="00A9619A" w14:paraId="1E0DAD2D" w14:textId="77777777" w:rsidTr="00A9619A">
        <w:trPr>
          <w:trHeight w:val="284"/>
        </w:trPr>
        <w:tc>
          <w:tcPr>
            <w:tcW w:w="675" w:type="dxa"/>
          </w:tcPr>
          <w:p w14:paraId="1E333722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709" w:type="dxa"/>
          </w:tcPr>
          <w:p w14:paraId="2DD6DF41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709" w:type="dxa"/>
          </w:tcPr>
          <w:p w14:paraId="273F9A87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992" w:type="dxa"/>
          </w:tcPr>
          <w:p w14:paraId="4E1805AF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1016" w:type="dxa"/>
          </w:tcPr>
          <w:p w14:paraId="0A9EDFD9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1110" w:type="dxa"/>
          </w:tcPr>
          <w:p w14:paraId="0BFE3012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993" w:type="dxa"/>
          </w:tcPr>
          <w:p w14:paraId="3186EAC5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1275" w:type="dxa"/>
          </w:tcPr>
          <w:p w14:paraId="1FE9654E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1701" w:type="dxa"/>
          </w:tcPr>
          <w:p w14:paraId="57E01DBA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1701" w:type="dxa"/>
          </w:tcPr>
          <w:p w14:paraId="4BE151D8" w14:textId="77777777" w:rsidR="007B1428" w:rsidRPr="00A9619A" w:rsidRDefault="007B1428" w:rsidP="00063719">
            <w:pPr>
              <w:rPr>
                <w:b/>
              </w:rPr>
            </w:pPr>
          </w:p>
        </w:tc>
      </w:tr>
      <w:tr w:rsidR="003C56BF" w:rsidRPr="00A9619A" w14:paraId="40A33B84" w14:textId="77777777" w:rsidTr="00A9619A">
        <w:trPr>
          <w:trHeight w:val="284"/>
        </w:trPr>
        <w:tc>
          <w:tcPr>
            <w:tcW w:w="675" w:type="dxa"/>
          </w:tcPr>
          <w:p w14:paraId="0DB96BCC" w14:textId="77777777" w:rsidR="003C56BF" w:rsidRPr="00A9619A" w:rsidRDefault="003C56BF" w:rsidP="00063719">
            <w:pPr>
              <w:rPr>
                <w:b/>
              </w:rPr>
            </w:pPr>
          </w:p>
        </w:tc>
        <w:tc>
          <w:tcPr>
            <w:tcW w:w="709" w:type="dxa"/>
          </w:tcPr>
          <w:p w14:paraId="1D69196C" w14:textId="77777777" w:rsidR="003C56BF" w:rsidRPr="00A9619A" w:rsidRDefault="003C56BF" w:rsidP="00063719">
            <w:pPr>
              <w:rPr>
                <w:b/>
              </w:rPr>
            </w:pPr>
          </w:p>
        </w:tc>
        <w:tc>
          <w:tcPr>
            <w:tcW w:w="709" w:type="dxa"/>
          </w:tcPr>
          <w:p w14:paraId="6401136F" w14:textId="77777777" w:rsidR="003C56BF" w:rsidRPr="00A9619A" w:rsidRDefault="003C56BF" w:rsidP="00063719">
            <w:pPr>
              <w:rPr>
                <w:b/>
              </w:rPr>
            </w:pPr>
          </w:p>
        </w:tc>
        <w:tc>
          <w:tcPr>
            <w:tcW w:w="992" w:type="dxa"/>
          </w:tcPr>
          <w:p w14:paraId="185362F1" w14:textId="77777777" w:rsidR="003C56BF" w:rsidRPr="00A9619A" w:rsidRDefault="003C56BF" w:rsidP="00063719">
            <w:pPr>
              <w:rPr>
                <w:b/>
              </w:rPr>
            </w:pPr>
          </w:p>
        </w:tc>
        <w:tc>
          <w:tcPr>
            <w:tcW w:w="1016" w:type="dxa"/>
          </w:tcPr>
          <w:p w14:paraId="52077451" w14:textId="77777777" w:rsidR="003C56BF" w:rsidRPr="00A9619A" w:rsidRDefault="003C56BF" w:rsidP="00063719">
            <w:pPr>
              <w:rPr>
                <w:b/>
              </w:rPr>
            </w:pPr>
          </w:p>
        </w:tc>
        <w:tc>
          <w:tcPr>
            <w:tcW w:w="1110" w:type="dxa"/>
          </w:tcPr>
          <w:p w14:paraId="03062D2F" w14:textId="77777777" w:rsidR="003C56BF" w:rsidRPr="00A9619A" w:rsidRDefault="003C56BF" w:rsidP="00063719">
            <w:pPr>
              <w:rPr>
                <w:b/>
              </w:rPr>
            </w:pPr>
          </w:p>
        </w:tc>
        <w:tc>
          <w:tcPr>
            <w:tcW w:w="993" w:type="dxa"/>
          </w:tcPr>
          <w:p w14:paraId="1F000AD1" w14:textId="77777777" w:rsidR="003C56BF" w:rsidRPr="00A9619A" w:rsidRDefault="003C56BF" w:rsidP="00063719">
            <w:pPr>
              <w:rPr>
                <w:b/>
              </w:rPr>
            </w:pPr>
          </w:p>
        </w:tc>
        <w:tc>
          <w:tcPr>
            <w:tcW w:w="1275" w:type="dxa"/>
          </w:tcPr>
          <w:p w14:paraId="5FABA3E1" w14:textId="77777777" w:rsidR="003C56BF" w:rsidRPr="00A9619A" w:rsidRDefault="003C56BF" w:rsidP="00063719">
            <w:pPr>
              <w:rPr>
                <w:b/>
              </w:rPr>
            </w:pPr>
          </w:p>
        </w:tc>
        <w:tc>
          <w:tcPr>
            <w:tcW w:w="1701" w:type="dxa"/>
          </w:tcPr>
          <w:p w14:paraId="56BAE92C" w14:textId="77777777" w:rsidR="003C56BF" w:rsidRPr="00A9619A" w:rsidRDefault="003C56BF" w:rsidP="00063719">
            <w:pPr>
              <w:rPr>
                <w:b/>
              </w:rPr>
            </w:pPr>
          </w:p>
        </w:tc>
        <w:tc>
          <w:tcPr>
            <w:tcW w:w="1701" w:type="dxa"/>
          </w:tcPr>
          <w:p w14:paraId="5B900F2E" w14:textId="77777777" w:rsidR="003C56BF" w:rsidRPr="00A9619A" w:rsidRDefault="003C56BF" w:rsidP="00063719">
            <w:pPr>
              <w:rPr>
                <w:b/>
              </w:rPr>
            </w:pPr>
          </w:p>
        </w:tc>
      </w:tr>
      <w:tr w:rsidR="007B1428" w:rsidRPr="00A9619A" w14:paraId="21CC2314" w14:textId="77777777" w:rsidTr="00A9619A">
        <w:trPr>
          <w:trHeight w:val="284"/>
        </w:trPr>
        <w:tc>
          <w:tcPr>
            <w:tcW w:w="675" w:type="dxa"/>
          </w:tcPr>
          <w:p w14:paraId="512F0EB2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709" w:type="dxa"/>
          </w:tcPr>
          <w:p w14:paraId="1553910B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709" w:type="dxa"/>
          </w:tcPr>
          <w:p w14:paraId="41F00652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992" w:type="dxa"/>
          </w:tcPr>
          <w:p w14:paraId="302F61E4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1016" w:type="dxa"/>
          </w:tcPr>
          <w:p w14:paraId="24CB2319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1110" w:type="dxa"/>
          </w:tcPr>
          <w:p w14:paraId="200E438F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993" w:type="dxa"/>
          </w:tcPr>
          <w:p w14:paraId="5E4297BE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1275" w:type="dxa"/>
          </w:tcPr>
          <w:p w14:paraId="3BC44936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1701" w:type="dxa"/>
          </w:tcPr>
          <w:p w14:paraId="743979C0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1701" w:type="dxa"/>
          </w:tcPr>
          <w:p w14:paraId="5C00B27C" w14:textId="77777777" w:rsidR="007B1428" w:rsidRPr="00A9619A" w:rsidRDefault="007B1428" w:rsidP="00063719">
            <w:pPr>
              <w:rPr>
                <w:b/>
              </w:rPr>
            </w:pPr>
          </w:p>
        </w:tc>
      </w:tr>
      <w:tr w:rsidR="007B1428" w:rsidRPr="00A9619A" w14:paraId="48302292" w14:textId="77777777" w:rsidTr="00A9619A">
        <w:trPr>
          <w:trHeight w:val="284"/>
        </w:trPr>
        <w:tc>
          <w:tcPr>
            <w:tcW w:w="4101" w:type="dxa"/>
            <w:gridSpan w:val="5"/>
          </w:tcPr>
          <w:p w14:paraId="2F6A7C8D" w14:textId="77777777" w:rsidR="007B1428" w:rsidRPr="00155EFB" w:rsidRDefault="007B1428" w:rsidP="00063719"/>
          <w:p w14:paraId="2338EF3D" w14:textId="77777777" w:rsidR="007B1428" w:rsidRPr="00A9619A" w:rsidRDefault="007B1428" w:rsidP="00063719">
            <w:pPr>
              <w:rPr>
                <w:b/>
              </w:rPr>
            </w:pPr>
            <w:r w:rsidRPr="00155EFB">
              <w:t>Podpis osoby odpovědné za zaúčtování:</w:t>
            </w:r>
          </w:p>
        </w:tc>
        <w:tc>
          <w:tcPr>
            <w:tcW w:w="2103" w:type="dxa"/>
            <w:gridSpan w:val="2"/>
          </w:tcPr>
          <w:p w14:paraId="5A3EAB9C" w14:textId="77777777" w:rsidR="007B1428" w:rsidRPr="00A9619A" w:rsidRDefault="007B1428" w:rsidP="00063719">
            <w:pPr>
              <w:rPr>
                <w:b/>
              </w:rPr>
            </w:pPr>
          </w:p>
        </w:tc>
        <w:tc>
          <w:tcPr>
            <w:tcW w:w="2976" w:type="dxa"/>
            <w:gridSpan w:val="2"/>
          </w:tcPr>
          <w:p w14:paraId="314A5F35" w14:textId="77777777" w:rsidR="007B1428" w:rsidRPr="00155EFB" w:rsidRDefault="007B1428" w:rsidP="00063719"/>
          <w:p w14:paraId="0D333E70" w14:textId="77777777" w:rsidR="007B1428" w:rsidRPr="00A9619A" w:rsidRDefault="007B1428" w:rsidP="00063719">
            <w:pPr>
              <w:rPr>
                <w:b/>
              </w:rPr>
            </w:pPr>
            <w:r w:rsidRPr="00155EFB">
              <w:t>Zúčt</w:t>
            </w:r>
            <w:r w:rsidR="00B165EC" w:rsidRPr="00155EFB">
              <w:t xml:space="preserve">ovací </w:t>
            </w:r>
            <w:r w:rsidRPr="00155EFB">
              <w:t>doklad vystaven dne:</w:t>
            </w:r>
          </w:p>
        </w:tc>
        <w:tc>
          <w:tcPr>
            <w:tcW w:w="1701" w:type="dxa"/>
          </w:tcPr>
          <w:p w14:paraId="01EEFB6C" w14:textId="77777777" w:rsidR="007B1428" w:rsidRPr="00A9619A" w:rsidRDefault="007B1428" w:rsidP="00063719">
            <w:pPr>
              <w:rPr>
                <w:b/>
              </w:rPr>
            </w:pPr>
          </w:p>
        </w:tc>
      </w:tr>
    </w:tbl>
    <w:p w14:paraId="79AB07B1" w14:textId="77777777" w:rsidR="00EE2A30" w:rsidRPr="00B55A2B" w:rsidRDefault="00EE2A30" w:rsidP="00FC0A6C">
      <w:pPr>
        <w:rPr>
          <w:sz w:val="2"/>
          <w:szCs w:val="2"/>
        </w:rPr>
      </w:pP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709"/>
        <w:gridCol w:w="4039"/>
      </w:tblGrid>
      <w:tr w:rsidR="00B55A2B" w14:paraId="433D6896" w14:textId="77777777" w:rsidTr="00733E28">
        <w:tc>
          <w:tcPr>
            <w:tcW w:w="4748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152FB2D" w14:textId="77777777" w:rsidR="00B55A2B" w:rsidRDefault="00B55A2B" w:rsidP="00B55A2B">
            <w:pPr>
              <w:pageBreakBefore/>
              <w:rPr>
                <w:sz w:val="16"/>
              </w:rPr>
            </w:pPr>
            <w:r>
              <w:lastRenderedPageBreak/>
              <w:br w:type="page"/>
            </w:r>
            <w:r>
              <w:rPr>
                <w:sz w:val="16"/>
              </w:rPr>
              <w:t>Název a adresa příjemce avíza: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7ABA26" w14:textId="77777777" w:rsidR="00B55A2B" w:rsidRDefault="00B55A2B" w:rsidP="00733E28">
            <w:pPr>
              <w:ind w:right="-1"/>
            </w:pPr>
          </w:p>
        </w:tc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</w:tcPr>
          <w:p w14:paraId="1A44249D" w14:textId="77777777" w:rsidR="00B55A2B" w:rsidRDefault="00B55A2B" w:rsidP="00733E28">
            <w:pPr>
              <w:ind w:right="-1"/>
            </w:pPr>
          </w:p>
        </w:tc>
      </w:tr>
      <w:tr w:rsidR="00B55A2B" w14:paraId="38AB0E75" w14:textId="77777777" w:rsidTr="00733E28">
        <w:trPr>
          <w:trHeight w:val="1186"/>
        </w:trPr>
        <w:tc>
          <w:tcPr>
            <w:tcW w:w="474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25E21C42" w14:textId="77777777" w:rsidR="00B55A2B" w:rsidRDefault="00B55A2B" w:rsidP="00733E28">
            <w:pPr>
              <w:ind w:left="284" w:right="-1"/>
              <w:rPr>
                <w:sz w:val="12"/>
              </w:rPr>
            </w:pPr>
          </w:p>
          <w:p w14:paraId="6E62DAAD" w14:textId="77777777" w:rsidR="00B55A2B" w:rsidRDefault="00B55A2B" w:rsidP="00733E28">
            <w:pPr>
              <w:pStyle w:val="Zhlav"/>
              <w:tabs>
                <w:tab w:val="clear" w:pos="4536"/>
                <w:tab w:val="clear" w:pos="9072"/>
                <w:tab w:val="left" w:pos="2127"/>
              </w:tabs>
              <w:rPr>
                <w:b/>
                <w:highlight w:val="yellow"/>
              </w:rPr>
            </w:pPr>
            <w:r>
              <w:rPr>
                <w:b/>
                <w:lang w:val="en-US"/>
              </w:rPr>
              <w:t>&lt;E030/&gt;</w:t>
            </w:r>
          </w:p>
          <w:p w14:paraId="616C22B8" w14:textId="77777777" w:rsidR="00B55A2B" w:rsidRDefault="00B55A2B" w:rsidP="00733E28">
            <w:pPr>
              <w:pStyle w:val="Zhlav"/>
              <w:tabs>
                <w:tab w:val="clear" w:pos="4536"/>
                <w:tab w:val="clear" w:pos="9072"/>
                <w:tab w:val="left" w:pos="2127"/>
              </w:tabs>
            </w:pPr>
            <w:r>
              <w:rPr>
                <w:lang w:val="en-US"/>
              </w:rPr>
              <w:t>&lt;E040/&gt;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7CE110" w14:textId="77777777" w:rsidR="00B55A2B" w:rsidRDefault="00B55A2B" w:rsidP="00733E28">
            <w:pPr>
              <w:ind w:left="284" w:right="-1"/>
              <w:rPr>
                <w:sz w:val="12"/>
              </w:rPr>
            </w:pPr>
          </w:p>
        </w:tc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</w:tcPr>
          <w:p w14:paraId="2DD2CBBA" w14:textId="77777777" w:rsidR="00B55A2B" w:rsidRDefault="00B55A2B" w:rsidP="00733E28">
            <w:pPr>
              <w:ind w:left="284" w:right="-1"/>
              <w:rPr>
                <w:sz w:val="16"/>
              </w:rPr>
            </w:pPr>
            <w:proofErr w:type="gramStart"/>
            <w:r>
              <w:rPr>
                <w:b/>
                <w:sz w:val="24"/>
              </w:rPr>
              <w:t xml:space="preserve">AVIZO  </w:t>
            </w:r>
            <w:r>
              <w:rPr>
                <w:sz w:val="16"/>
              </w:rPr>
              <w:t>k platbě</w:t>
            </w:r>
            <w:proofErr w:type="gramEnd"/>
          </w:p>
          <w:p w14:paraId="0ADE58CB" w14:textId="77777777" w:rsidR="00B55A2B" w:rsidRDefault="00B55A2B" w:rsidP="00733E28">
            <w:pPr>
              <w:ind w:left="284" w:right="-1"/>
            </w:pPr>
            <w:r>
              <w:rPr>
                <w:sz w:val="16"/>
              </w:rPr>
              <w:t>splatné dne:</w:t>
            </w:r>
            <w:r>
              <w:t xml:space="preserve">  </w:t>
            </w:r>
          </w:p>
          <w:p w14:paraId="0F011C65" w14:textId="77777777" w:rsidR="00B55A2B" w:rsidRDefault="00B55A2B" w:rsidP="00733E28">
            <w:pPr>
              <w:ind w:left="284" w:right="-1"/>
            </w:pPr>
          </w:p>
        </w:tc>
      </w:tr>
    </w:tbl>
    <w:p w14:paraId="15566816" w14:textId="77777777" w:rsidR="00B55A2B" w:rsidRDefault="00B55A2B" w:rsidP="00B55A2B">
      <w:pPr>
        <w:ind w:right="-1"/>
      </w:pPr>
    </w:p>
    <w:p w14:paraId="2EE3D5B5" w14:textId="77777777" w:rsidR="00B55A2B" w:rsidRDefault="00B55A2B" w:rsidP="00B55A2B">
      <w:pPr>
        <w:ind w:right="-1"/>
        <w:rPr>
          <w:sz w:val="16"/>
        </w:rPr>
      </w:pPr>
      <w:r>
        <w:rPr>
          <w:sz w:val="16"/>
        </w:rPr>
        <w:t>Současně udělujeme příkaz k úhradě s těmito údaji:</w:t>
      </w:r>
    </w:p>
    <w:p w14:paraId="758A3FB1" w14:textId="77777777" w:rsidR="00B55A2B" w:rsidRDefault="00B55A2B" w:rsidP="00B55A2B">
      <w:pPr>
        <w:ind w:right="-1"/>
        <w:rPr>
          <w:sz w:val="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1894"/>
        <w:gridCol w:w="947"/>
        <w:gridCol w:w="947"/>
        <w:gridCol w:w="1894"/>
      </w:tblGrid>
      <w:tr w:rsidR="00B55A2B" w14:paraId="59A94776" w14:textId="77777777" w:rsidTr="00733E28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A5951" w14:textId="77777777" w:rsidR="00B55A2B" w:rsidRDefault="00B55A2B" w:rsidP="00733E28">
            <w:pPr>
              <w:ind w:right="-1"/>
              <w:rPr>
                <w:i/>
                <w:sz w:val="16"/>
              </w:rPr>
            </w:pPr>
            <w:r>
              <w:rPr>
                <w:i/>
                <w:sz w:val="16"/>
              </w:rPr>
              <w:t>na vrub účtu číslo</w:t>
            </w:r>
          </w:p>
        </w:tc>
        <w:tc>
          <w:tcPr>
            <w:tcW w:w="1985" w:type="dxa"/>
            <w:tcBorders>
              <w:left w:val="nil"/>
            </w:tcBorders>
          </w:tcPr>
          <w:p w14:paraId="2F01678C" w14:textId="77777777" w:rsidR="00B55A2B" w:rsidRDefault="00B55A2B" w:rsidP="00733E28">
            <w:pPr>
              <w:ind w:right="-1"/>
            </w:pPr>
          </w:p>
        </w:tc>
        <w:tc>
          <w:tcPr>
            <w:tcW w:w="1894" w:type="dxa"/>
          </w:tcPr>
          <w:p w14:paraId="63EE27A5" w14:textId="77777777" w:rsidR="00B55A2B" w:rsidRDefault="00B55A2B" w:rsidP="00733E28">
            <w:pPr>
              <w:ind w:right="-1"/>
            </w:pPr>
          </w:p>
        </w:tc>
        <w:tc>
          <w:tcPr>
            <w:tcW w:w="947" w:type="dxa"/>
          </w:tcPr>
          <w:p w14:paraId="4273D137" w14:textId="77777777" w:rsidR="00B55A2B" w:rsidRDefault="00B55A2B" w:rsidP="00733E28">
            <w:pPr>
              <w:ind w:right="-1"/>
            </w:pPr>
          </w:p>
        </w:tc>
        <w:tc>
          <w:tcPr>
            <w:tcW w:w="947" w:type="dxa"/>
          </w:tcPr>
          <w:p w14:paraId="702DF083" w14:textId="77777777" w:rsidR="00B55A2B" w:rsidRDefault="00B55A2B" w:rsidP="00733E28">
            <w:pPr>
              <w:ind w:right="-1"/>
            </w:pPr>
          </w:p>
        </w:tc>
        <w:tc>
          <w:tcPr>
            <w:tcW w:w="1894" w:type="dxa"/>
          </w:tcPr>
          <w:p w14:paraId="2D70C102" w14:textId="77777777" w:rsidR="00B55A2B" w:rsidRDefault="00B55A2B" w:rsidP="00733E28">
            <w:pPr>
              <w:ind w:right="-1"/>
            </w:pPr>
          </w:p>
        </w:tc>
      </w:tr>
      <w:tr w:rsidR="00B55A2B" w14:paraId="1FA20132" w14:textId="77777777" w:rsidTr="00733E28">
        <w:trPr>
          <w:cantSplit/>
          <w:trHeight w:val="490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275C9F" w14:textId="77777777" w:rsidR="00B55A2B" w:rsidRDefault="00B55A2B" w:rsidP="00733E28">
            <w:pPr>
              <w:ind w:right="-1"/>
              <w:rPr>
                <w:rFonts w:ascii="Arial" w:hAnsi="Arial"/>
              </w:rPr>
            </w:pPr>
            <w:r>
              <w:rPr>
                <w:b/>
              </w:rPr>
              <w:t>27-1801731369/0800</w:t>
            </w:r>
          </w:p>
        </w:tc>
        <w:tc>
          <w:tcPr>
            <w:tcW w:w="1985" w:type="dxa"/>
            <w:tcBorders>
              <w:left w:val="nil"/>
            </w:tcBorders>
          </w:tcPr>
          <w:p w14:paraId="57192909" w14:textId="77777777" w:rsidR="00B55A2B" w:rsidRDefault="00B55A2B" w:rsidP="00733E28">
            <w:pPr>
              <w:ind w:right="-1"/>
            </w:pPr>
          </w:p>
        </w:tc>
        <w:tc>
          <w:tcPr>
            <w:tcW w:w="1894" w:type="dxa"/>
          </w:tcPr>
          <w:p w14:paraId="7B481FF9" w14:textId="77777777" w:rsidR="00B55A2B" w:rsidRDefault="00B55A2B" w:rsidP="00733E28">
            <w:pPr>
              <w:ind w:right="-1"/>
            </w:pPr>
          </w:p>
        </w:tc>
        <w:tc>
          <w:tcPr>
            <w:tcW w:w="947" w:type="dxa"/>
          </w:tcPr>
          <w:p w14:paraId="18FF8E44" w14:textId="77777777" w:rsidR="00B55A2B" w:rsidRDefault="00B55A2B" w:rsidP="00733E28">
            <w:pPr>
              <w:ind w:right="-1"/>
            </w:pPr>
          </w:p>
        </w:tc>
        <w:tc>
          <w:tcPr>
            <w:tcW w:w="947" w:type="dxa"/>
          </w:tcPr>
          <w:p w14:paraId="1F019575" w14:textId="77777777" w:rsidR="00B55A2B" w:rsidRDefault="00B55A2B" w:rsidP="00733E28">
            <w:pPr>
              <w:ind w:right="-1"/>
            </w:pPr>
          </w:p>
        </w:tc>
        <w:tc>
          <w:tcPr>
            <w:tcW w:w="1894" w:type="dxa"/>
          </w:tcPr>
          <w:p w14:paraId="1ACF5950" w14:textId="77777777" w:rsidR="00B55A2B" w:rsidRDefault="00B55A2B" w:rsidP="00733E28">
            <w:pPr>
              <w:ind w:right="-1"/>
            </w:pPr>
          </w:p>
        </w:tc>
      </w:tr>
      <w:tr w:rsidR="00B55A2B" w14:paraId="09A48EF7" w14:textId="77777777" w:rsidTr="00733E28">
        <w:trPr>
          <w:cantSplit/>
        </w:trPr>
        <w:tc>
          <w:tcPr>
            <w:tcW w:w="2835" w:type="dxa"/>
          </w:tcPr>
          <w:p w14:paraId="2514984F" w14:textId="77777777" w:rsidR="00B55A2B" w:rsidRDefault="00B55A2B" w:rsidP="00733E28">
            <w:pPr>
              <w:ind w:right="-1"/>
            </w:pPr>
          </w:p>
        </w:tc>
        <w:tc>
          <w:tcPr>
            <w:tcW w:w="1985" w:type="dxa"/>
            <w:vAlign w:val="center"/>
          </w:tcPr>
          <w:p w14:paraId="2223CA92" w14:textId="77777777" w:rsidR="00B55A2B" w:rsidRDefault="00B55A2B" w:rsidP="00733E28">
            <w:pPr>
              <w:ind w:right="-1"/>
              <w:jc w:val="center"/>
            </w:pPr>
          </w:p>
        </w:tc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FB89" w14:textId="77777777" w:rsidR="00B55A2B" w:rsidRDefault="00B55A2B" w:rsidP="00733E28">
            <w:pPr>
              <w:pStyle w:val="Nadpis2"/>
            </w:pPr>
            <w:r>
              <w:t>Symboly platby</w:t>
            </w:r>
          </w:p>
        </w:tc>
      </w:tr>
      <w:tr w:rsidR="00B55A2B" w14:paraId="43B751E5" w14:textId="77777777" w:rsidTr="00733E28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90D4531" w14:textId="77777777" w:rsidR="00B55A2B" w:rsidRDefault="00B55A2B" w:rsidP="00733E28">
            <w:pPr>
              <w:ind w:right="-1"/>
              <w:rPr>
                <w:i/>
                <w:sz w:val="16"/>
              </w:rPr>
            </w:pPr>
            <w:r>
              <w:rPr>
                <w:i/>
                <w:sz w:val="16"/>
              </w:rPr>
              <w:t>ve prospěch účtu číslo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D2429C3" w14:textId="77777777" w:rsidR="00B55A2B" w:rsidRDefault="00B55A2B" w:rsidP="00733E28">
            <w:pPr>
              <w:ind w:right="-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Částka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F630A2F" w14:textId="77777777" w:rsidR="00B55A2B" w:rsidRDefault="00B55A2B" w:rsidP="00733E28">
            <w:pPr>
              <w:ind w:right="-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variabilní</w:t>
            </w:r>
          </w:p>
        </w:tc>
        <w:tc>
          <w:tcPr>
            <w:tcW w:w="947" w:type="dxa"/>
            <w:tcBorders>
              <w:left w:val="nil"/>
              <w:right w:val="dotted" w:sz="4" w:space="0" w:color="auto"/>
            </w:tcBorders>
            <w:vAlign w:val="center"/>
          </w:tcPr>
          <w:p w14:paraId="258A9FF1" w14:textId="77777777" w:rsidR="00B55A2B" w:rsidRDefault="00B55A2B" w:rsidP="00733E28">
            <w:pPr>
              <w:ind w:right="-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zvl. </w:t>
            </w:r>
            <w:proofErr w:type="spellStart"/>
            <w:r>
              <w:rPr>
                <w:i/>
                <w:sz w:val="16"/>
              </w:rPr>
              <w:t>disp</w:t>
            </w:r>
            <w:proofErr w:type="spellEnd"/>
            <w:r>
              <w:rPr>
                <w:i/>
                <w:sz w:val="16"/>
              </w:rPr>
              <w:t>.</w:t>
            </w:r>
          </w:p>
        </w:tc>
        <w:tc>
          <w:tcPr>
            <w:tcW w:w="947" w:type="dxa"/>
            <w:tcBorders>
              <w:left w:val="nil"/>
            </w:tcBorders>
            <w:vAlign w:val="center"/>
          </w:tcPr>
          <w:p w14:paraId="5226A57C" w14:textId="77777777" w:rsidR="00B55A2B" w:rsidRDefault="00B55A2B" w:rsidP="00733E28">
            <w:pPr>
              <w:ind w:right="-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konstant.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A76415" w14:textId="77777777" w:rsidR="00B55A2B" w:rsidRDefault="00B55A2B" w:rsidP="00733E28">
            <w:pPr>
              <w:ind w:right="-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specifický</w:t>
            </w:r>
          </w:p>
        </w:tc>
      </w:tr>
      <w:tr w:rsidR="00B55A2B" w14:paraId="49BF2F24" w14:textId="77777777" w:rsidTr="00733E28">
        <w:trPr>
          <w:cantSplit/>
          <w:trHeight w:val="490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CD96FB" w14:textId="77777777" w:rsidR="00B55A2B" w:rsidRDefault="00B55A2B" w:rsidP="00733E28">
            <w:pPr>
              <w:ind w:right="-1"/>
              <w:rPr>
                <w:rFonts w:ascii="Arial" w:hAnsi="Arial"/>
                <w:highlight w:val="yellow"/>
              </w:rPr>
            </w:pPr>
            <w:r>
              <w:rPr>
                <w:b/>
                <w:lang w:val="en-US"/>
              </w:rPr>
              <w:t>&lt;E090/&gt;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25FE63" w14:textId="77777777" w:rsidR="00B55A2B" w:rsidRDefault="00B55A2B" w:rsidP="00733E28">
            <w:pPr>
              <w:ind w:right="-1"/>
              <w:jc w:val="center"/>
              <w:rPr>
                <w:b/>
                <w:highlight w:val="yellow"/>
              </w:rPr>
            </w:pPr>
            <w:r>
              <w:rPr>
                <w:b/>
                <w:lang w:val="en-US"/>
              </w:rPr>
              <w:t>&lt;E050/&gt;</w:t>
            </w:r>
          </w:p>
        </w:tc>
        <w:tc>
          <w:tcPr>
            <w:tcW w:w="18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9D08B1" w14:textId="77777777" w:rsidR="00B55A2B" w:rsidRDefault="00B55A2B" w:rsidP="00733E28">
            <w:pPr>
              <w:ind w:right="-1"/>
              <w:jc w:val="center"/>
              <w:rPr>
                <w:rFonts w:ascii="Arial" w:hAnsi="Arial"/>
                <w:highlight w:val="yellow"/>
              </w:rPr>
            </w:pPr>
            <w:r>
              <w:rPr>
                <w:b/>
                <w:lang w:val="en-US"/>
              </w:rPr>
              <w:t>&lt;E010/&gt;</w:t>
            </w:r>
          </w:p>
        </w:tc>
        <w:tc>
          <w:tcPr>
            <w:tcW w:w="947" w:type="dxa"/>
            <w:tcBorders>
              <w:top w:val="single" w:sz="12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14:paraId="0B6310FF" w14:textId="77777777" w:rsidR="00B55A2B" w:rsidRDefault="00B55A2B" w:rsidP="00733E28">
            <w:pPr>
              <w:ind w:right="-1"/>
              <w:jc w:val="center"/>
              <w:rPr>
                <w:rFonts w:ascii="Arial" w:hAnsi="Arial"/>
              </w:rPr>
            </w:pPr>
          </w:p>
        </w:tc>
        <w:tc>
          <w:tcPr>
            <w:tcW w:w="947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14:paraId="728FBDEE" w14:textId="77777777" w:rsidR="00B55A2B" w:rsidRDefault="00B55A2B" w:rsidP="00733E28">
            <w:pPr>
              <w:ind w:right="-1"/>
              <w:jc w:val="center"/>
              <w:rPr>
                <w:rFonts w:ascii="Arial" w:hAnsi="Arial"/>
              </w:rPr>
            </w:pPr>
            <w:r>
              <w:rPr>
                <w:b/>
                <w:lang w:val="en-US"/>
              </w:rPr>
              <w:t>0308</w:t>
            </w:r>
          </w:p>
        </w:tc>
        <w:tc>
          <w:tcPr>
            <w:tcW w:w="18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76559D" w14:textId="77777777" w:rsidR="00B55A2B" w:rsidRDefault="00B55A2B" w:rsidP="00733E28">
            <w:pPr>
              <w:ind w:right="-1"/>
              <w:jc w:val="center"/>
              <w:rPr>
                <w:rFonts w:ascii="Arial" w:hAnsi="Arial"/>
              </w:rPr>
            </w:pPr>
          </w:p>
        </w:tc>
      </w:tr>
    </w:tbl>
    <w:p w14:paraId="46806061" w14:textId="77777777" w:rsidR="00B55A2B" w:rsidRDefault="00B55A2B" w:rsidP="00B55A2B">
      <w:pPr>
        <w:ind w:right="-1"/>
      </w:pPr>
    </w:p>
    <w:p w14:paraId="45FE3D15" w14:textId="77777777" w:rsidR="00B55A2B" w:rsidRDefault="00B55A2B" w:rsidP="00B55A2B">
      <w:pPr>
        <w:ind w:right="-1"/>
        <w:rPr>
          <w:sz w:val="16"/>
        </w:rPr>
      </w:pPr>
      <w:r>
        <w:rPr>
          <w:sz w:val="16"/>
        </w:rPr>
        <w:t>K uvedené platbě sdělujeme tyto doplňující informace:</w:t>
      </w:r>
    </w:p>
    <w:p w14:paraId="457A3249" w14:textId="77777777" w:rsidR="00B55A2B" w:rsidRDefault="00B55A2B" w:rsidP="00B55A2B">
      <w:pPr>
        <w:ind w:right="-1"/>
      </w:pPr>
    </w:p>
    <w:p w14:paraId="7BE7E452" w14:textId="77777777" w:rsidR="00B55A2B" w:rsidRDefault="00B55A2B" w:rsidP="00B55A2B">
      <w:pPr>
        <w:ind w:right="-1"/>
        <w:rPr>
          <w:rFonts w:ascii="Arial" w:hAnsi="Arial"/>
        </w:rPr>
      </w:pPr>
      <w:r>
        <w:t>&lt;E065/&gt; „</w:t>
      </w:r>
      <w:r>
        <w:rPr>
          <w:b/>
        </w:rPr>
        <w:t>&lt;E070/&gt;</w:t>
      </w:r>
      <w:r>
        <w:t xml:space="preserve">“, datum konání: &lt;E075/&gt;, účastníci: </w:t>
      </w:r>
      <w:r>
        <w:rPr>
          <w:b/>
        </w:rPr>
        <w:t>&lt;E080/&gt;</w:t>
      </w:r>
    </w:p>
    <w:p w14:paraId="0A2F1AC6" w14:textId="77777777" w:rsidR="00B55A2B" w:rsidRDefault="00B55A2B" w:rsidP="00B55A2B">
      <w:pPr>
        <w:ind w:right="-1"/>
        <w:rPr>
          <w:rFonts w:ascii="Arial" w:hAnsi="Arial"/>
        </w:rPr>
      </w:pPr>
    </w:p>
    <w:p w14:paraId="4C22D082" w14:textId="77777777" w:rsidR="00B55A2B" w:rsidRDefault="00B55A2B" w:rsidP="00B55A2B">
      <w:pPr>
        <w:ind w:right="-1"/>
        <w:rPr>
          <w:rFonts w:ascii="Arial" w:hAnsi="Arial"/>
        </w:rPr>
      </w:pPr>
    </w:p>
    <w:p w14:paraId="6EA5D601" w14:textId="77777777" w:rsidR="00B55A2B" w:rsidRDefault="00B55A2B" w:rsidP="00B55A2B">
      <w:pPr>
        <w:ind w:right="-1"/>
        <w:rPr>
          <w:rFonts w:ascii="Arial" w:hAnsi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1559"/>
        <w:gridCol w:w="567"/>
        <w:gridCol w:w="1701"/>
        <w:gridCol w:w="2268"/>
        <w:gridCol w:w="3895"/>
      </w:tblGrid>
      <w:tr w:rsidR="00B55A2B" w14:paraId="40748B88" w14:textId="77777777" w:rsidTr="00733E28">
        <w:tc>
          <w:tcPr>
            <w:tcW w:w="354" w:type="dxa"/>
          </w:tcPr>
          <w:p w14:paraId="6B0FC8D7" w14:textId="77777777" w:rsidR="00B55A2B" w:rsidRDefault="00B55A2B" w:rsidP="00733E28">
            <w:pPr>
              <w:ind w:right="-1"/>
            </w:pPr>
            <w:r>
              <w:t>V</w:t>
            </w: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14:paraId="5798D046" w14:textId="77777777" w:rsidR="00B55A2B" w:rsidRDefault="00B55A2B" w:rsidP="00733E28">
            <w:pPr>
              <w:ind w:right="-1"/>
            </w:pPr>
            <w:r>
              <w:rPr>
                <w:lang w:val="en-US"/>
              </w:rPr>
              <w:t>&lt;E300/&gt;</w:t>
            </w:r>
          </w:p>
        </w:tc>
        <w:tc>
          <w:tcPr>
            <w:tcW w:w="567" w:type="dxa"/>
          </w:tcPr>
          <w:p w14:paraId="1C7AE420" w14:textId="77777777" w:rsidR="00B55A2B" w:rsidRDefault="00B55A2B" w:rsidP="00733E28">
            <w:pPr>
              <w:ind w:right="-1"/>
            </w:pPr>
            <w:r>
              <w:t>dne</w:t>
            </w: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14:paraId="318E592C" w14:textId="77777777" w:rsidR="00B55A2B" w:rsidRDefault="00B55A2B" w:rsidP="00733E28">
            <w:pPr>
              <w:ind w:right="-1"/>
            </w:pPr>
            <w:r>
              <w:rPr>
                <w:lang w:val="en-US"/>
              </w:rPr>
              <w:t>&lt;E302/&gt;</w:t>
            </w:r>
          </w:p>
        </w:tc>
        <w:tc>
          <w:tcPr>
            <w:tcW w:w="2268" w:type="dxa"/>
          </w:tcPr>
          <w:p w14:paraId="3CFFB3A4" w14:textId="77777777" w:rsidR="00B55A2B" w:rsidRDefault="00B55A2B" w:rsidP="00733E28">
            <w:pPr>
              <w:ind w:right="-1"/>
            </w:pPr>
          </w:p>
        </w:tc>
        <w:tc>
          <w:tcPr>
            <w:tcW w:w="3895" w:type="dxa"/>
            <w:tcBorders>
              <w:bottom w:val="dotted" w:sz="4" w:space="0" w:color="auto"/>
            </w:tcBorders>
          </w:tcPr>
          <w:p w14:paraId="389B7F6F" w14:textId="77777777" w:rsidR="00B55A2B" w:rsidRDefault="00B55A2B" w:rsidP="00733E28">
            <w:pPr>
              <w:ind w:right="-1"/>
            </w:pPr>
          </w:p>
        </w:tc>
      </w:tr>
      <w:tr w:rsidR="00B55A2B" w14:paraId="0BDAA1E4" w14:textId="77777777" w:rsidTr="00733E28">
        <w:tc>
          <w:tcPr>
            <w:tcW w:w="354" w:type="dxa"/>
          </w:tcPr>
          <w:p w14:paraId="5219C1D0" w14:textId="77777777" w:rsidR="00B55A2B" w:rsidRDefault="00B55A2B" w:rsidP="00733E28">
            <w:pPr>
              <w:ind w:right="-1"/>
            </w:pPr>
          </w:p>
        </w:tc>
        <w:tc>
          <w:tcPr>
            <w:tcW w:w="1559" w:type="dxa"/>
          </w:tcPr>
          <w:p w14:paraId="412D277F" w14:textId="77777777" w:rsidR="00B55A2B" w:rsidRDefault="00B55A2B" w:rsidP="00733E28">
            <w:pPr>
              <w:ind w:right="-1"/>
            </w:pPr>
          </w:p>
        </w:tc>
        <w:tc>
          <w:tcPr>
            <w:tcW w:w="567" w:type="dxa"/>
          </w:tcPr>
          <w:p w14:paraId="7C51124B" w14:textId="77777777" w:rsidR="00B55A2B" w:rsidRDefault="00B55A2B" w:rsidP="00733E28">
            <w:pPr>
              <w:ind w:right="-1"/>
            </w:pPr>
          </w:p>
        </w:tc>
        <w:tc>
          <w:tcPr>
            <w:tcW w:w="1701" w:type="dxa"/>
          </w:tcPr>
          <w:p w14:paraId="4D37BB4F" w14:textId="77777777" w:rsidR="00B55A2B" w:rsidRDefault="00B55A2B" w:rsidP="00733E28">
            <w:pPr>
              <w:ind w:right="-1"/>
            </w:pPr>
          </w:p>
        </w:tc>
        <w:tc>
          <w:tcPr>
            <w:tcW w:w="2268" w:type="dxa"/>
          </w:tcPr>
          <w:p w14:paraId="6E19AD79" w14:textId="77777777" w:rsidR="00B55A2B" w:rsidRDefault="00B55A2B" w:rsidP="00733E28">
            <w:pPr>
              <w:ind w:right="-1"/>
            </w:pPr>
          </w:p>
        </w:tc>
        <w:tc>
          <w:tcPr>
            <w:tcW w:w="3895" w:type="dxa"/>
            <w:vAlign w:val="center"/>
          </w:tcPr>
          <w:p w14:paraId="6A20EABF" w14:textId="77777777" w:rsidR="00B55A2B" w:rsidRDefault="00B55A2B" w:rsidP="00733E28">
            <w:pPr>
              <w:ind w:right="-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razítko a podpis výstavce</w:t>
            </w:r>
          </w:p>
        </w:tc>
      </w:tr>
    </w:tbl>
    <w:p w14:paraId="5D816F02" w14:textId="77777777" w:rsidR="00B55A2B" w:rsidRPr="00F54DA0" w:rsidRDefault="00B55A2B" w:rsidP="00FC0A6C">
      <w:pPr>
        <w:rPr>
          <w:sz w:val="10"/>
          <w:szCs w:val="10"/>
        </w:rPr>
      </w:pPr>
    </w:p>
    <w:sectPr w:rsidR="00B55A2B" w:rsidRPr="00F54DA0" w:rsidSect="00B35D13">
      <w:pgSz w:w="11906" w:h="16838" w:code="9"/>
      <w:pgMar w:top="567" w:right="567" w:bottom="567" w:left="56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AF370E" w14:textId="77777777" w:rsidR="00916783" w:rsidRDefault="00916783">
      <w:r>
        <w:separator/>
      </w:r>
    </w:p>
  </w:endnote>
  <w:endnote w:type="continuationSeparator" w:id="0">
    <w:p w14:paraId="2F845F24" w14:textId="77777777" w:rsidR="00916783" w:rsidRDefault="00916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010DC3" w14:textId="77777777" w:rsidR="00916783" w:rsidRDefault="00916783">
      <w:r>
        <w:separator/>
      </w:r>
    </w:p>
  </w:footnote>
  <w:footnote w:type="continuationSeparator" w:id="0">
    <w:p w14:paraId="025C2ECF" w14:textId="77777777" w:rsidR="00916783" w:rsidRDefault="009167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7AD"/>
    <w:rsid w:val="00002C88"/>
    <w:rsid w:val="00023ABD"/>
    <w:rsid w:val="0004397C"/>
    <w:rsid w:val="00046263"/>
    <w:rsid w:val="00056C62"/>
    <w:rsid w:val="00063719"/>
    <w:rsid w:val="000665C4"/>
    <w:rsid w:val="00091B47"/>
    <w:rsid w:val="000B54E0"/>
    <w:rsid w:val="000C2F2A"/>
    <w:rsid w:val="000C5736"/>
    <w:rsid w:val="000D059B"/>
    <w:rsid w:val="000D3C76"/>
    <w:rsid w:val="000E4B3D"/>
    <w:rsid w:val="0012180E"/>
    <w:rsid w:val="00155EFB"/>
    <w:rsid w:val="00175B12"/>
    <w:rsid w:val="00187997"/>
    <w:rsid w:val="001A2C96"/>
    <w:rsid w:val="00206A45"/>
    <w:rsid w:val="00224ED5"/>
    <w:rsid w:val="00235687"/>
    <w:rsid w:val="00244FB8"/>
    <w:rsid w:val="00246437"/>
    <w:rsid w:val="00251164"/>
    <w:rsid w:val="00254FA7"/>
    <w:rsid w:val="00265F30"/>
    <w:rsid w:val="002A11B8"/>
    <w:rsid w:val="002D00AD"/>
    <w:rsid w:val="002E3837"/>
    <w:rsid w:val="00354ACA"/>
    <w:rsid w:val="00360637"/>
    <w:rsid w:val="00364A71"/>
    <w:rsid w:val="003C2A9A"/>
    <w:rsid w:val="003C56BF"/>
    <w:rsid w:val="003C621F"/>
    <w:rsid w:val="003D36BA"/>
    <w:rsid w:val="00422119"/>
    <w:rsid w:val="004428CA"/>
    <w:rsid w:val="00445D4A"/>
    <w:rsid w:val="004869A4"/>
    <w:rsid w:val="004C399F"/>
    <w:rsid w:val="004C5FEC"/>
    <w:rsid w:val="004D311E"/>
    <w:rsid w:val="004F5E93"/>
    <w:rsid w:val="00500C07"/>
    <w:rsid w:val="0050344D"/>
    <w:rsid w:val="0051336D"/>
    <w:rsid w:val="0054320D"/>
    <w:rsid w:val="005637EC"/>
    <w:rsid w:val="00577D60"/>
    <w:rsid w:val="005814E0"/>
    <w:rsid w:val="00595901"/>
    <w:rsid w:val="005D3B05"/>
    <w:rsid w:val="00600817"/>
    <w:rsid w:val="00602AE7"/>
    <w:rsid w:val="00640791"/>
    <w:rsid w:val="0064362F"/>
    <w:rsid w:val="00657B35"/>
    <w:rsid w:val="00667954"/>
    <w:rsid w:val="006729D1"/>
    <w:rsid w:val="00677315"/>
    <w:rsid w:val="006A5F48"/>
    <w:rsid w:val="006C43CC"/>
    <w:rsid w:val="00713BC2"/>
    <w:rsid w:val="007240E8"/>
    <w:rsid w:val="00733E28"/>
    <w:rsid w:val="00737B02"/>
    <w:rsid w:val="007767AD"/>
    <w:rsid w:val="007B1428"/>
    <w:rsid w:val="007C79F1"/>
    <w:rsid w:val="007E6AAB"/>
    <w:rsid w:val="007F046F"/>
    <w:rsid w:val="0085655F"/>
    <w:rsid w:val="0086097D"/>
    <w:rsid w:val="0086239E"/>
    <w:rsid w:val="008624D4"/>
    <w:rsid w:val="00890B68"/>
    <w:rsid w:val="008949EE"/>
    <w:rsid w:val="008A4B91"/>
    <w:rsid w:val="008B5F12"/>
    <w:rsid w:val="008D2D13"/>
    <w:rsid w:val="00916783"/>
    <w:rsid w:val="00955772"/>
    <w:rsid w:val="00974C31"/>
    <w:rsid w:val="009A45B6"/>
    <w:rsid w:val="009E4681"/>
    <w:rsid w:val="00A07E54"/>
    <w:rsid w:val="00A464B1"/>
    <w:rsid w:val="00A5603C"/>
    <w:rsid w:val="00A63486"/>
    <w:rsid w:val="00A74BAF"/>
    <w:rsid w:val="00A81827"/>
    <w:rsid w:val="00A838D9"/>
    <w:rsid w:val="00A8611D"/>
    <w:rsid w:val="00A87CEC"/>
    <w:rsid w:val="00A9619A"/>
    <w:rsid w:val="00AA00C2"/>
    <w:rsid w:val="00AB682A"/>
    <w:rsid w:val="00AB7E0B"/>
    <w:rsid w:val="00B165EC"/>
    <w:rsid w:val="00B35D13"/>
    <w:rsid w:val="00B43FA7"/>
    <w:rsid w:val="00B55A2B"/>
    <w:rsid w:val="00BA7F55"/>
    <w:rsid w:val="00BD3C95"/>
    <w:rsid w:val="00BF7C42"/>
    <w:rsid w:val="00C1586D"/>
    <w:rsid w:val="00C47234"/>
    <w:rsid w:val="00C96E3C"/>
    <w:rsid w:val="00CA0668"/>
    <w:rsid w:val="00CD7626"/>
    <w:rsid w:val="00CF2249"/>
    <w:rsid w:val="00CF4838"/>
    <w:rsid w:val="00D06661"/>
    <w:rsid w:val="00D11C7A"/>
    <w:rsid w:val="00D550FF"/>
    <w:rsid w:val="00D6592F"/>
    <w:rsid w:val="00DB3F50"/>
    <w:rsid w:val="00DB5DAB"/>
    <w:rsid w:val="00DB757E"/>
    <w:rsid w:val="00E01616"/>
    <w:rsid w:val="00E059C7"/>
    <w:rsid w:val="00E23E21"/>
    <w:rsid w:val="00E53F88"/>
    <w:rsid w:val="00E66630"/>
    <w:rsid w:val="00E9147B"/>
    <w:rsid w:val="00E95DE0"/>
    <w:rsid w:val="00EE2A30"/>
    <w:rsid w:val="00EF001A"/>
    <w:rsid w:val="00EF33E6"/>
    <w:rsid w:val="00F0403E"/>
    <w:rsid w:val="00F31C71"/>
    <w:rsid w:val="00F36257"/>
    <w:rsid w:val="00F46E9D"/>
    <w:rsid w:val="00F54DA0"/>
    <w:rsid w:val="00F61652"/>
    <w:rsid w:val="00F64378"/>
    <w:rsid w:val="00F91320"/>
    <w:rsid w:val="00FB0370"/>
    <w:rsid w:val="00FB559E"/>
    <w:rsid w:val="00FC0A6C"/>
    <w:rsid w:val="00FD3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78A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qFormat/>
    <w:rsid w:val="00B55A2B"/>
    <w:pPr>
      <w:keepNext/>
      <w:ind w:right="-1"/>
      <w:jc w:val="center"/>
      <w:outlineLvl w:val="1"/>
    </w:pPr>
    <w:rPr>
      <w:i/>
      <w:iCs/>
      <w:spacing w:val="30"/>
      <w:sz w:val="16"/>
      <w:szCs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04397C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4397C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002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155EFB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semiHidden/>
    <w:rsid w:val="00A5603C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qFormat/>
    <w:rsid w:val="00B55A2B"/>
    <w:pPr>
      <w:keepNext/>
      <w:ind w:right="-1"/>
      <w:jc w:val="center"/>
      <w:outlineLvl w:val="1"/>
    </w:pPr>
    <w:rPr>
      <w:i/>
      <w:iCs/>
      <w:spacing w:val="30"/>
      <w:sz w:val="16"/>
      <w:szCs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04397C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4397C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002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155EFB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semiHidden/>
    <w:rsid w:val="00A5603C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Data\Sablony\_formulare\&#353;ablony%20MMOL\Platebn&#237;_poukaz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Platební_poukaz.dot</Template>
  <TotalTime>1</TotalTime>
  <Pages>2</Pages>
  <Words>358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                   Průvodní doklad o finanční kontrole</vt:lpstr>
    </vt:vector>
  </TitlesOfParts>
  <Company>MMOL</Company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Průvodní doklad o finanční kontrole</dc:title>
  <dc:subject/>
  <dc:creator>mmol</dc:creator>
  <cp:keywords/>
  <dc:description/>
  <cp:lastModifiedBy>Svoboda Josef (OISC)</cp:lastModifiedBy>
  <cp:revision>3</cp:revision>
  <cp:lastPrinted>2011-02-18T11:36:00Z</cp:lastPrinted>
  <dcterms:created xsi:type="dcterms:W3CDTF">2022-11-10T10:57:00Z</dcterms:created>
  <dcterms:modified xsi:type="dcterms:W3CDTF">2025-01-27T13:37:00Z</dcterms:modified>
</cp:coreProperties>
</file>