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320"/>
      </w:tblGrid>
      <w:tr w:rsidR="009443F4" w14:paraId="185EE4BF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088C199B" w14:textId="77777777" w:rsidR="009443F4" w:rsidRPr="00E67A2B" w:rsidRDefault="009443F4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>Jméno a příjmení</w:t>
            </w:r>
          </w:p>
        </w:tc>
        <w:tc>
          <w:tcPr>
            <w:tcW w:w="4320" w:type="dxa"/>
          </w:tcPr>
          <w:p w14:paraId="01BF063C" w14:textId="77777777" w:rsidR="009443F4" w:rsidRPr="00A82B6D" w:rsidRDefault="00A82B6D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J</w:t>
            </w:r>
            <w:r w:rsidRPr="00A82B6D">
              <w:rPr>
                <w:rFonts w:ascii="Arial" w:hAnsi="Arial" w:cs="Arial"/>
                <w:b/>
                <w:i/>
              </w:rPr>
              <w:t>MENO/&gt;</w:t>
            </w:r>
            <w:r w:rsidR="000B5BFF">
              <w:rPr>
                <w:rFonts w:ascii="Arial" w:hAnsi="Arial" w:cs="Arial"/>
                <w:b/>
                <w:i/>
              </w:rPr>
              <w:t xml:space="preserve"> </w:t>
            </w:r>
            <w:r w:rsidR="000B5BFF" w:rsidRPr="00A82B6D">
              <w:rPr>
                <w:rFonts w:ascii="Arial" w:hAnsi="Arial" w:cs="Arial"/>
                <w:b/>
                <w:i/>
              </w:rPr>
              <w:t>&lt;MATR_ZMJP_ZMENA_</w:t>
            </w:r>
            <w:r w:rsidR="000B5BFF">
              <w:rPr>
                <w:rFonts w:ascii="Arial" w:hAnsi="Arial" w:cs="Arial"/>
                <w:b/>
                <w:i/>
              </w:rPr>
              <w:t>PRIJ</w:t>
            </w:r>
            <w:r w:rsidR="000B5BFF"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9443F4" w14:paraId="315D9F11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0B7A28AB" w14:textId="77777777" w:rsidR="009443F4" w:rsidRPr="00E67A2B" w:rsidRDefault="009443F4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>Rodné číslo</w:t>
            </w:r>
          </w:p>
        </w:tc>
        <w:tc>
          <w:tcPr>
            <w:tcW w:w="4320" w:type="dxa"/>
          </w:tcPr>
          <w:p w14:paraId="6876D1DB" w14:textId="77777777" w:rsidR="009443F4" w:rsidRPr="009D5A32" w:rsidRDefault="000B5BFF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RC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9443F4" w14:paraId="33BF638E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6FAC2737" w14:textId="77777777" w:rsidR="009443F4" w:rsidRPr="00E67A2B" w:rsidRDefault="009443F4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>Trvalý pobyt</w:t>
            </w:r>
          </w:p>
          <w:p w14:paraId="3A69533B" w14:textId="77777777" w:rsidR="009443F4" w:rsidRPr="00E67A2B" w:rsidRDefault="009443F4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</w:p>
        </w:tc>
        <w:tc>
          <w:tcPr>
            <w:tcW w:w="4320" w:type="dxa"/>
          </w:tcPr>
          <w:p w14:paraId="75AAC7C9" w14:textId="77777777" w:rsidR="009443F4" w:rsidRPr="009D5A32" w:rsidRDefault="000B5BFF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BYDLISTE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0C7842" w:rsidRPr="000C7842" w14:paraId="53E6C873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505B0A0A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povolená změna </w:t>
            </w:r>
            <w:r w:rsidR="00A37E2D" w:rsidRPr="00A37E2D">
              <w:rPr>
                <w:b/>
              </w:rPr>
              <w:t>jména, příjmení</w:t>
            </w:r>
          </w:p>
        </w:tc>
        <w:tc>
          <w:tcPr>
            <w:tcW w:w="4320" w:type="dxa"/>
          </w:tcPr>
          <w:p w14:paraId="4F9CF819" w14:textId="77777777" w:rsidR="000C7842" w:rsidRPr="000C7842" w:rsidRDefault="000C7842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</w:p>
        </w:tc>
      </w:tr>
      <w:tr w:rsidR="000C7842" w:rsidRPr="000C7842" w14:paraId="22056FE1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57A4B6CC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                                                              z</w:t>
            </w:r>
          </w:p>
        </w:tc>
        <w:tc>
          <w:tcPr>
            <w:tcW w:w="4320" w:type="dxa"/>
          </w:tcPr>
          <w:p w14:paraId="650593D6" w14:textId="77777777" w:rsidR="000C7842" w:rsidRPr="000C7842" w:rsidRDefault="00133E78" w:rsidP="00133E78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ZMENA_</w:t>
            </w:r>
            <w:r w:rsidRPr="000B5BFF">
              <w:rPr>
                <w:rFonts w:ascii="Arial" w:hAnsi="Arial" w:cs="Arial"/>
                <w:b/>
                <w:i/>
              </w:rPr>
              <w:t>STAREJMENOPRIJ</w:t>
            </w:r>
            <w:r>
              <w:rPr>
                <w:rFonts w:ascii="Arial" w:hAnsi="Arial" w:cs="Arial"/>
                <w:b/>
                <w:i/>
              </w:rPr>
              <w:t>CAST</w:t>
            </w:r>
            <w:r w:rsidRPr="000B5BFF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0C7842" w:rsidRPr="000C7842" w14:paraId="3F29BFCB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45A1DD3C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                                                             na</w:t>
            </w:r>
          </w:p>
        </w:tc>
        <w:tc>
          <w:tcPr>
            <w:tcW w:w="4320" w:type="dxa"/>
          </w:tcPr>
          <w:p w14:paraId="6DB1201C" w14:textId="77777777" w:rsidR="000C7842" w:rsidRPr="000C7842" w:rsidRDefault="00133E78" w:rsidP="00133E78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ZMENA_NOVE</w:t>
            </w:r>
            <w:r w:rsidRPr="000B5BFF">
              <w:rPr>
                <w:rFonts w:ascii="Arial" w:hAnsi="Arial" w:cs="Arial"/>
                <w:b/>
                <w:i/>
              </w:rPr>
              <w:t>JMENOPRIJ</w:t>
            </w:r>
            <w:r>
              <w:rPr>
                <w:rFonts w:ascii="Arial" w:hAnsi="Arial" w:cs="Arial"/>
                <w:b/>
                <w:i/>
              </w:rPr>
              <w:t>CAST</w:t>
            </w:r>
            <w:r w:rsidRPr="000B5BFF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0C7842" w14:paraId="5FD20F14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3FAF9EB2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Vydané potvrzení k OP č.                                              </w:t>
            </w:r>
          </w:p>
        </w:tc>
        <w:tc>
          <w:tcPr>
            <w:tcW w:w="4320" w:type="dxa"/>
          </w:tcPr>
          <w:p w14:paraId="4F67E53C" w14:textId="77777777" w:rsidR="000C7842" w:rsidRPr="009D5A32" w:rsidRDefault="00BE35D3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DOKLAD_OPCIS/&gt;</w:t>
            </w:r>
          </w:p>
        </w:tc>
      </w:tr>
      <w:tr w:rsidR="000C7842" w14:paraId="2A02B039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18995BC4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</w:p>
        </w:tc>
        <w:tc>
          <w:tcPr>
            <w:tcW w:w="4320" w:type="dxa"/>
          </w:tcPr>
          <w:p w14:paraId="4E623E73" w14:textId="77777777" w:rsidR="000C7842" w:rsidRPr="009D5A32" w:rsidRDefault="000C7842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</w:p>
        </w:tc>
      </w:tr>
      <w:tr w:rsidR="000C7842" w14:paraId="6801DD72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442F4A81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>Jméno a příjmení</w:t>
            </w:r>
          </w:p>
        </w:tc>
        <w:tc>
          <w:tcPr>
            <w:tcW w:w="4320" w:type="dxa"/>
          </w:tcPr>
          <w:p w14:paraId="654A21DC" w14:textId="77777777" w:rsidR="000C7842" w:rsidRPr="009D5A32" w:rsidRDefault="00215CA0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2_J</w:t>
            </w:r>
            <w:r w:rsidRPr="00A82B6D">
              <w:rPr>
                <w:rFonts w:ascii="Arial" w:hAnsi="Arial" w:cs="Arial"/>
                <w:b/>
                <w:i/>
              </w:rPr>
              <w:t>MENO/&gt;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 w:rsidRPr="00A82B6D">
              <w:rPr>
                <w:rFonts w:ascii="Arial" w:hAnsi="Arial" w:cs="Arial"/>
                <w:b/>
                <w:i/>
              </w:rPr>
              <w:t>&lt;MATR_ZMJP_ZMENA</w:t>
            </w:r>
            <w:r>
              <w:rPr>
                <w:rFonts w:ascii="Arial" w:hAnsi="Arial" w:cs="Arial"/>
                <w:b/>
                <w:i/>
              </w:rPr>
              <w:t>_2</w:t>
            </w:r>
            <w:r w:rsidRPr="00A82B6D">
              <w:rPr>
                <w:rFonts w:ascii="Arial" w:hAnsi="Arial" w:cs="Arial"/>
                <w:b/>
                <w:i/>
              </w:rPr>
              <w:t>_</w:t>
            </w:r>
            <w:r>
              <w:rPr>
                <w:rFonts w:ascii="Arial" w:hAnsi="Arial" w:cs="Arial"/>
                <w:b/>
                <w:i/>
              </w:rPr>
              <w:t>PRIJ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0C7842" w14:paraId="5CE50526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A99472A" w14:textId="77777777" w:rsidR="000C7842" w:rsidRPr="000C7842" w:rsidRDefault="000C7842" w:rsidP="00E93809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>Rodné číslo</w:t>
            </w:r>
          </w:p>
        </w:tc>
        <w:tc>
          <w:tcPr>
            <w:tcW w:w="4320" w:type="dxa"/>
          </w:tcPr>
          <w:p w14:paraId="554BED8C" w14:textId="77777777" w:rsidR="000C7842" w:rsidRPr="009D5A32" w:rsidRDefault="00215CA0" w:rsidP="00E93809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</w:t>
            </w:r>
            <w:r>
              <w:rPr>
                <w:rFonts w:ascii="Arial" w:hAnsi="Arial" w:cs="Arial"/>
                <w:b/>
                <w:i/>
              </w:rPr>
              <w:t>_2</w:t>
            </w:r>
            <w:r w:rsidRPr="00A82B6D">
              <w:rPr>
                <w:rFonts w:ascii="Arial" w:hAnsi="Arial" w:cs="Arial"/>
                <w:b/>
                <w:i/>
              </w:rPr>
              <w:t>_</w:t>
            </w:r>
            <w:r>
              <w:rPr>
                <w:rFonts w:ascii="Arial" w:hAnsi="Arial" w:cs="Arial"/>
                <w:b/>
                <w:i/>
              </w:rPr>
              <w:t>RC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215CA0" w14:paraId="5730C790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59037538" w14:textId="77777777" w:rsidR="00215CA0" w:rsidRPr="000C7842" w:rsidRDefault="00215CA0" w:rsidP="00215CA0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>Trvalý pobyt</w:t>
            </w:r>
          </w:p>
        </w:tc>
        <w:tc>
          <w:tcPr>
            <w:tcW w:w="4320" w:type="dxa"/>
          </w:tcPr>
          <w:p w14:paraId="74B4CD31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</w:t>
            </w:r>
            <w:r>
              <w:rPr>
                <w:rFonts w:ascii="Arial" w:hAnsi="Arial" w:cs="Arial"/>
                <w:b/>
                <w:i/>
              </w:rPr>
              <w:t>_2</w:t>
            </w:r>
            <w:r w:rsidRPr="00A82B6D">
              <w:rPr>
                <w:rFonts w:ascii="Arial" w:hAnsi="Arial" w:cs="Arial"/>
                <w:b/>
                <w:i/>
              </w:rPr>
              <w:t>_</w:t>
            </w:r>
            <w:r>
              <w:rPr>
                <w:rFonts w:ascii="Arial" w:hAnsi="Arial" w:cs="Arial"/>
                <w:b/>
                <w:i/>
              </w:rPr>
              <w:t>BYDLISTE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215CA0" w14:paraId="4BF408F6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0564B569" w14:textId="77777777" w:rsidR="00215CA0" w:rsidRPr="000C7842" w:rsidRDefault="00215CA0" w:rsidP="00215CA0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povolená změna </w:t>
            </w:r>
            <w:r w:rsidRPr="00A37E2D">
              <w:rPr>
                <w:b/>
              </w:rPr>
              <w:t>jména, příjmení</w:t>
            </w:r>
          </w:p>
        </w:tc>
        <w:tc>
          <w:tcPr>
            <w:tcW w:w="4320" w:type="dxa"/>
          </w:tcPr>
          <w:p w14:paraId="0390254F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</w:p>
        </w:tc>
      </w:tr>
      <w:tr w:rsidR="00215CA0" w14:paraId="6F1CF0DC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6C08A739" w14:textId="77777777" w:rsidR="00215CA0" w:rsidRPr="000C7842" w:rsidRDefault="00215CA0" w:rsidP="00215CA0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                                                              z</w:t>
            </w:r>
          </w:p>
        </w:tc>
        <w:tc>
          <w:tcPr>
            <w:tcW w:w="4320" w:type="dxa"/>
          </w:tcPr>
          <w:p w14:paraId="23041817" w14:textId="77777777" w:rsidR="00215CA0" w:rsidRPr="000C784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 w:rsidR="00133E78">
              <w:rPr>
                <w:rFonts w:ascii="Arial" w:hAnsi="Arial" w:cs="Arial"/>
                <w:b/>
                <w:i/>
              </w:rPr>
              <w:t>ZMENA_2_</w:t>
            </w:r>
            <w:r w:rsidRPr="000B5BFF">
              <w:rPr>
                <w:rFonts w:ascii="Arial" w:hAnsi="Arial" w:cs="Arial"/>
                <w:b/>
                <w:i/>
              </w:rPr>
              <w:t>STAREJMENOPRIJ</w:t>
            </w:r>
            <w:r w:rsidR="00133E78">
              <w:rPr>
                <w:rFonts w:ascii="Arial" w:hAnsi="Arial" w:cs="Arial"/>
                <w:b/>
                <w:i/>
              </w:rPr>
              <w:t>CAST</w:t>
            </w:r>
            <w:r w:rsidRPr="000B5BFF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215CA0" w14:paraId="27528C44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44512534" w14:textId="77777777" w:rsidR="00215CA0" w:rsidRPr="000C7842" w:rsidRDefault="00215CA0" w:rsidP="00215CA0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                                                             na</w:t>
            </w:r>
          </w:p>
        </w:tc>
        <w:tc>
          <w:tcPr>
            <w:tcW w:w="4320" w:type="dxa"/>
          </w:tcPr>
          <w:p w14:paraId="780D0A56" w14:textId="77777777" w:rsidR="00215CA0" w:rsidRPr="000C784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</w:t>
            </w:r>
            <w:r w:rsidR="00133E78">
              <w:rPr>
                <w:rFonts w:ascii="Arial" w:hAnsi="Arial" w:cs="Arial"/>
                <w:b/>
                <w:i/>
              </w:rPr>
              <w:t>_ZMENA_2</w:t>
            </w:r>
            <w:r w:rsidRPr="000B5BFF">
              <w:rPr>
                <w:rFonts w:ascii="Arial" w:hAnsi="Arial" w:cs="Arial"/>
                <w:b/>
                <w:i/>
              </w:rPr>
              <w:t>_</w:t>
            </w:r>
            <w:r>
              <w:rPr>
                <w:rFonts w:ascii="Arial" w:hAnsi="Arial" w:cs="Arial"/>
                <w:b/>
                <w:i/>
              </w:rPr>
              <w:t>NOV</w:t>
            </w:r>
            <w:r w:rsidRPr="000B5BFF">
              <w:rPr>
                <w:rFonts w:ascii="Arial" w:hAnsi="Arial" w:cs="Arial"/>
                <w:b/>
                <w:i/>
              </w:rPr>
              <w:t>EJMENOPRIJ</w:t>
            </w:r>
            <w:r w:rsidR="00133E78">
              <w:rPr>
                <w:rFonts w:ascii="Arial" w:hAnsi="Arial" w:cs="Arial"/>
                <w:b/>
                <w:i/>
              </w:rPr>
              <w:t>CAST</w:t>
            </w:r>
            <w:r w:rsidRPr="000B5BFF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215CA0" w14:paraId="70AE3D0F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4DBCC78" w14:textId="77777777" w:rsidR="00215CA0" w:rsidRPr="000C7842" w:rsidRDefault="00215CA0" w:rsidP="00215CA0">
            <w:pPr>
              <w:pStyle w:val="Zhlav"/>
              <w:tabs>
                <w:tab w:val="left" w:pos="708"/>
              </w:tabs>
              <w:spacing w:before="120" w:after="120"/>
              <w:rPr>
                <w:b/>
              </w:rPr>
            </w:pPr>
            <w:r w:rsidRPr="000C7842">
              <w:rPr>
                <w:b/>
              </w:rPr>
              <w:t xml:space="preserve">Vydané potvrzení k OP č.   </w:t>
            </w:r>
          </w:p>
        </w:tc>
        <w:tc>
          <w:tcPr>
            <w:tcW w:w="4320" w:type="dxa"/>
          </w:tcPr>
          <w:p w14:paraId="1F3FE12D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XXX</w:t>
            </w:r>
          </w:p>
        </w:tc>
      </w:tr>
      <w:tr w:rsidR="00215CA0" w14:paraId="0CB58440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67694DC0" w14:textId="77777777" w:rsidR="00215CA0" w:rsidRPr="00E67A2B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</w:p>
        </w:tc>
        <w:tc>
          <w:tcPr>
            <w:tcW w:w="4320" w:type="dxa"/>
          </w:tcPr>
          <w:p w14:paraId="4DD8AEC4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</w:p>
        </w:tc>
      </w:tr>
      <w:tr w:rsidR="00215CA0" w14:paraId="03E6A834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A9F4612" w14:textId="77777777" w:rsidR="00215CA0" w:rsidRPr="00E67A2B" w:rsidRDefault="00215CA0" w:rsidP="00D301C7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 xml:space="preserve">Rozhodnutím </w:t>
            </w:r>
            <w:r w:rsidR="00D301C7">
              <w:rPr>
                <w:b/>
              </w:rPr>
              <w:t>&lt;MATR_ZMJP_URAD_2P/&gt;</w:t>
            </w:r>
            <w:r w:rsidRPr="00E67A2B">
              <w:rPr>
                <w:b/>
              </w:rPr>
              <w:t xml:space="preserve"> </w:t>
            </w:r>
          </w:p>
        </w:tc>
        <w:tc>
          <w:tcPr>
            <w:tcW w:w="4320" w:type="dxa"/>
          </w:tcPr>
          <w:p w14:paraId="3B4FEA92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</w:p>
        </w:tc>
      </w:tr>
      <w:tr w:rsidR="00215CA0" w14:paraId="586B3C08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42CF791B" w14:textId="77777777" w:rsidR="00215CA0" w:rsidRPr="00E67A2B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ze dne</w:t>
            </w:r>
          </w:p>
        </w:tc>
        <w:tc>
          <w:tcPr>
            <w:tcW w:w="4320" w:type="dxa"/>
          </w:tcPr>
          <w:p w14:paraId="2C65CCB6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ROZHDAT/&gt;</w:t>
            </w:r>
          </w:p>
        </w:tc>
      </w:tr>
      <w:tr w:rsidR="00215CA0" w14:paraId="41581F97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4EAD78C" w14:textId="77777777" w:rsidR="00215CA0" w:rsidRPr="00E67A2B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spis.zn.</w:t>
            </w:r>
          </w:p>
        </w:tc>
        <w:tc>
          <w:tcPr>
            <w:tcW w:w="4320" w:type="dxa"/>
          </w:tcPr>
          <w:p w14:paraId="605BEB20" w14:textId="77777777" w:rsidR="00215CA0" w:rsidRPr="00E02CC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E02CC2">
              <w:rPr>
                <w:rFonts w:ascii="Arial" w:hAnsi="Arial"/>
                <w:b/>
                <w:i/>
              </w:rPr>
              <w:t>&lt;</w:t>
            </w:r>
            <w:r>
              <w:rPr>
                <w:rFonts w:ascii="Arial" w:hAnsi="Arial"/>
                <w:b/>
                <w:i/>
              </w:rPr>
              <w:t>MATR_ZMJP_CJ1</w:t>
            </w:r>
            <w:r w:rsidRPr="00E02CC2">
              <w:rPr>
                <w:rFonts w:ascii="Arial" w:hAnsi="Arial"/>
                <w:b/>
                <w:i/>
              </w:rPr>
              <w:t>/&gt;</w:t>
            </w:r>
          </w:p>
        </w:tc>
      </w:tr>
      <w:tr w:rsidR="00215CA0" w14:paraId="4C60B366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6CC0AC15" w14:textId="77777777" w:rsidR="00215CA0" w:rsidRPr="00E67A2B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právní moc</w:t>
            </w:r>
          </w:p>
        </w:tc>
        <w:tc>
          <w:tcPr>
            <w:tcW w:w="4320" w:type="dxa"/>
          </w:tcPr>
          <w:p w14:paraId="3696A5BA" w14:textId="77777777" w:rsidR="00215CA0" w:rsidRPr="009D5A32" w:rsidRDefault="00215CA0" w:rsidP="00215CA0">
            <w:pPr>
              <w:pStyle w:val="Zhlav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PMDAT/&gt;</w:t>
            </w:r>
          </w:p>
        </w:tc>
      </w:tr>
    </w:tbl>
    <w:p w14:paraId="34CF404C" w14:textId="77777777" w:rsidR="005B5F7F" w:rsidRPr="009443F4" w:rsidRDefault="005B5F7F" w:rsidP="0030583F">
      <w:pPr>
        <w:ind w:left="5760" w:right="250"/>
        <w:jc w:val="center"/>
      </w:pPr>
    </w:p>
    <w:sectPr w:rsidR="005B5F7F" w:rsidRPr="009443F4">
      <w:headerReference w:type="default" r:id="rId7"/>
      <w:footerReference w:type="default" r:id="rId8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3F5B" w14:textId="77777777" w:rsidR="00597A21" w:rsidRDefault="00597A21">
      <w:r>
        <w:separator/>
      </w:r>
    </w:p>
  </w:endnote>
  <w:endnote w:type="continuationSeparator" w:id="0">
    <w:p w14:paraId="411B6CD1" w14:textId="77777777" w:rsidR="00597A21" w:rsidRDefault="0059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8D38" w14:textId="77777777" w:rsidR="009D5A32" w:rsidRDefault="009D5A32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14909" w14:textId="77777777" w:rsidR="00597A21" w:rsidRDefault="00597A21">
      <w:r>
        <w:separator/>
      </w:r>
    </w:p>
  </w:footnote>
  <w:footnote w:type="continuationSeparator" w:id="0">
    <w:p w14:paraId="5EEB2655" w14:textId="77777777" w:rsidR="00597A21" w:rsidRDefault="00597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0E3D9" w14:textId="77777777" w:rsidR="009D5A32" w:rsidRDefault="009D5A32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0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6053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DC"/>
    <w:rsid w:val="00026FD4"/>
    <w:rsid w:val="00087003"/>
    <w:rsid w:val="000947F4"/>
    <w:rsid w:val="000B5BFF"/>
    <w:rsid w:val="000C7842"/>
    <w:rsid w:val="001201C8"/>
    <w:rsid w:val="00123767"/>
    <w:rsid w:val="00133E78"/>
    <w:rsid w:val="00163E59"/>
    <w:rsid w:val="001778AA"/>
    <w:rsid w:val="00186284"/>
    <w:rsid w:val="00215CA0"/>
    <w:rsid w:val="0030583F"/>
    <w:rsid w:val="003F1C62"/>
    <w:rsid w:val="00450C42"/>
    <w:rsid w:val="004963F4"/>
    <w:rsid w:val="00597A21"/>
    <w:rsid w:val="005B5F7F"/>
    <w:rsid w:val="005E64F1"/>
    <w:rsid w:val="00654350"/>
    <w:rsid w:val="006B7DB6"/>
    <w:rsid w:val="00731E7C"/>
    <w:rsid w:val="00750C79"/>
    <w:rsid w:val="00766985"/>
    <w:rsid w:val="00773D64"/>
    <w:rsid w:val="007955BB"/>
    <w:rsid w:val="008865DC"/>
    <w:rsid w:val="009443F4"/>
    <w:rsid w:val="009B4C41"/>
    <w:rsid w:val="009D5A32"/>
    <w:rsid w:val="00A33583"/>
    <w:rsid w:val="00A37E2D"/>
    <w:rsid w:val="00A82B6D"/>
    <w:rsid w:val="00AB7D04"/>
    <w:rsid w:val="00B14099"/>
    <w:rsid w:val="00B968E4"/>
    <w:rsid w:val="00BC62C5"/>
    <w:rsid w:val="00BE35D3"/>
    <w:rsid w:val="00C3237E"/>
    <w:rsid w:val="00CD7B83"/>
    <w:rsid w:val="00D301C7"/>
    <w:rsid w:val="00E02CC2"/>
    <w:rsid w:val="00E36D2D"/>
    <w:rsid w:val="00E67A2B"/>
    <w:rsid w:val="00E93809"/>
    <w:rsid w:val="00EE580B"/>
    <w:rsid w:val="00F5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B340E"/>
  <w15:chartTrackingRefBased/>
  <w15:docId w15:val="{8212417A-C699-42A6-BF82-7796CD73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9443F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0C7842"/>
    <w:rPr>
      <w:sz w:val="24"/>
      <w:szCs w:val="24"/>
    </w:rPr>
  </w:style>
  <w:style w:type="character" w:styleId="Odkaznakoment">
    <w:name w:val="annotation reference"/>
    <w:rsid w:val="000C7842"/>
    <w:rPr>
      <w:sz w:val="16"/>
      <w:szCs w:val="16"/>
    </w:rPr>
  </w:style>
  <w:style w:type="paragraph" w:styleId="Textkomente">
    <w:name w:val="annotation text"/>
    <w:basedOn w:val="Normln"/>
    <w:link w:val="TextkomenteChar"/>
    <w:rsid w:val="000C784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C7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okda\LOCALS~1\Temp\OHL.povin.-zm.jm&#233;n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OHL.povin.-zm.jména.dot</Template>
  <TotalTime>0</TotalTime>
  <Pages>1</Pages>
  <Words>173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2008-09-22T13:25:00Z</cp:lastPrinted>
  <dcterms:created xsi:type="dcterms:W3CDTF">2022-09-26T14:42:00Z</dcterms:created>
  <dcterms:modified xsi:type="dcterms:W3CDTF">2022-09-26T14:42:00Z</dcterms:modified>
</cp:coreProperties>
</file>