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212E6" w14:textId="77777777" w:rsidR="00F17E1E" w:rsidRDefault="00F17E1E" w:rsidP="00F17E1E">
      <w:r>
        <w:t xml:space="preserve">Č.j. </w:t>
      </w:r>
      <w:r w:rsidRPr="00F17E1E">
        <w:t>&lt;MATR_ZMJP_CJ1/&gt;</w:t>
      </w:r>
      <w:r>
        <w:tab/>
      </w:r>
      <w:r>
        <w:tab/>
      </w:r>
      <w:r>
        <w:tab/>
      </w:r>
      <w:r>
        <w:tab/>
      </w:r>
      <w:r>
        <w:tab/>
      </w:r>
      <w:r w:rsidRPr="000B5BFF">
        <w:t>V&lt;DOKUMENT_MESTO_6P/&gt; dne: &lt;DOKUMENT_DATUM/&gt;</w:t>
      </w:r>
    </w:p>
    <w:p w14:paraId="547BDA1F" w14:textId="77777777" w:rsidR="00F17E1E" w:rsidRDefault="00F17E1E" w:rsidP="00F17E1E">
      <w:pPr>
        <w:pStyle w:val="Zhlav"/>
        <w:tabs>
          <w:tab w:val="clear" w:pos="4536"/>
          <w:tab w:val="clear" w:pos="9072"/>
        </w:tabs>
      </w:pPr>
    </w:p>
    <w:p w14:paraId="2E6BBC91" w14:textId="77777777" w:rsidR="00F17E1E" w:rsidRPr="00F17E1E" w:rsidRDefault="00F17E1E" w:rsidP="00F17E1E">
      <w:pPr>
        <w:pStyle w:val="Zhlav"/>
        <w:tabs>
          <w:tab w:val="clear" w:pos="4536"/>
          <w:tab w:val="clear" w:pos="9072"/>
        </w:tabs>
      </w:pPr>
      <w:r w:rsidRPr="00F17E1E">
        <w:t>Magistrát města Olomouce</w:t>
      </w:r>
    </w:p>
    <w:p w14:paraId="762DD054" w14:textId="77777777" w:rsidR="00F17E1E" w:rsidRPr="00F17E1E" w:rsidRDefault="00F17E1E" w:rsidP="00F17E1E">
      <w:pPr>
        <w:pStyle w:val="Zhlav"/>
        <w:tabs>
          <w:tab w:val="clear" w:pos="4536"/>
          <w:tab w:val="clear" w:pos="9072"/>
        </w:tabs>
      </w:pPr>
      <w:r>
        <w:t>o</w:t>
      </w:r>
      <w:r w:rsidRPr="00F17E1E">
        <w:t>dbor sociálních věcí</w:t>
      </w:r>
    </w:p>
    <w:p w14:paraId="569E158F" w14:textId="77777777" w:rsidR="00F17E1E" w:rsidRPr="00F17E1E" w:rsidRDefault="00F17E1E" w:rsidP="00F17E1E">
      <w:pPr>
        <w:pStyle w:val="Zhlav"/>
        <w:tabs>
          <w:tab w:val="clear" w:pos="4536"/>
          <w:tab w:val="clear" w:pos="9072"/>
        </w:tabs>
      </w:pPr>
      <w:r>
        <w:t>o</w:t>
      </w:r>
      <w:r w:rsidRPr="00F17E1E">
        <w:t>ddělení péče o rodinu</w:t>
      </w:r>
    </w:p>
    <w:p w14:paraId="09ADF049" w14:textId="77777777" w:rsidR="00F17E1E" w:rsidRDefault="00F17E1E" w:rsidP="009443F4">
      <w:pPr>
        <w:pStyle w:val="Zhlav"/>
        <w:tabs>
          <w:tab w:val="clear" w:pos="4536"/>
          <w:tab w:val="clear" w:pos="9072"/>
        </w:tabs>
        <w:jc w:val="center"/>
        <w:rPr>
          <w:b/>
          <w:sz w:val="32"/>
        </w:rPr>
      </w:pPr>
    </w:p>
    <w:p w14:paraId="70E7D21F" w14:textId="77777777" w:rsidR="00F17E1E" w:rsidRDefault="00F17E1E" w:rsidP="009443F4">
      <w:pPr>
        <w:pStyle w:val="Zhlav"/>
        <w:tabs>
          <w:tab w:val="clear" w:pos="4536"/>
          <w:tab w:val="clear" w:pos="9072"/>
        </w:tabs>
        <w:jc w:val="center"/>
        <w:rPr>
          <w:b/>
          <w:sz w:val="32"/>
        </w:rPr>
      </w:pPr>
    </w:p>
    <w:p w14:paraId="0874D28C" w14:textId="77777777" w:rsidR="009443F4" w:rsidRPr="00F17E1E" w:rsidRDefault="00F17E1E" w:rsidP="00F17E1E">
      <w:pPr>
        <w:pStyle w:val="Zhlav"/>
        <w:tabs>
          <w:tab w:val="clear" w:pos="4536"/>
          <w:tab w:val="clear" w:pos="9072"/>
        </w:tabs>
        <w:rPr>
          <w:b/>
          <w:sz w:val="32"/>
          <w:u w:val="single"/>
        </w:rPr>
      </w:pPr>
      <w:r w:rsidRPr="00F17E1E">
        <w:rPr>
          <w:b/>
          <w:sz w:val="32"/>
          <w:u w:val="single"/>
        </w:rPr>
        <w:t>Žádost o vyjádření k žádosti o změnu jména</w:t>
      </w:r>
    </w:p>
    <w:p w14:paraId="04BDEBE7" w14:textId="77777777" w:rsidR="009443F4" w:rsidRDefault="009443F4" w:rsidP="009443F4">
      <w:pPr>
        <w:pStyle w:val="Zhlav"/>
        <w:tabs>
          <w:tab w:val="clear" w:pos="4536"/>
          <w:tab w:val="clear" w:pos="9072"/>
        </w:tabs>
      </w:pPr>
      <w:r>
        <w:tab/>
      </w:r>
      <w:r>
        <w:tab/>
      </w:r>
      <w:r>
        <w:tab/>
      </w:r>
    </w:p>
    <w:p w14:paraId="050FA263" w14:textId="77777777" w:rsidR="009443F4" w:rsidRDefault="004D4883" w:rsidP="004C6DF8">
      <w:pPr>
        <w:pStyle w:val="Zhlav"/>
        <w:tabs>
          <w:tab w:val="clear" w:pos="4536"/>
          <w:tab w:val="clear" w:pos="9072"/>
        </w:tabs>
      </w:pPr>
      <w:r>
        <w:t xml:space="preserve">Dne </w:t>
      </w:r>
      <w:r w:rsidRPr="0002522D">
        <w:t>&lt;MATR_ZMJP_ZMJPDAT/&gt;</w:t>
      </w:r>
      <w:r>
        <w:t xml:space="preserve"> </w:t>
      </w:r>
      <w:proofErr w:type="gramStart"/>
      <w:r>
        <w:t>podal&lt;</w:t>
      </w:r>
      <w:proofErr w:type="gramEnd"/>
      <w:r w:rsidRPr="0002522D">
        <w:t>MATR_ZMJP_ZADATEL_</w:t>
      </w:r>
      <w:r>
        <w:t>A</w:t>
      </w:r>
      <w:r w:rsidRPr="0002522D">
        <w:t>/</w:t>
      </w:r>
      <w:r>
        <w:t xml:space="preserve">&gt; </w:t>
      </w:r>
      <w:r w:rsidRPr="0002522D">
        <w:t>&lt;MATR_ZMJP_ZADATEL_VZTAH/&gt; &lt;MATR_ZMJP_ZADATEL_JMENOPRIJ</w:t>
      </w:r>
      <w:r>
        <w:t>1</w:t>
      </w:r>
      <w:r w:rsidRPr="0002522D">
        <w:t>P/&gt;</w:t>
      </w:r>
      <w:r w:rsidRPr="0002522D">
        <w:rPr>
          <w:bCs/>
        </w:rPr>
        <w:t>,</w:t>
      </w:r>
      <w:r w:rsidRPr="0002522D">
        <w:t xml:space="preserve"> trvale bytem &lt;MATR_ZMJP_ZADATEL_BYDLISTE/&gt;</w:t>
      </w:r>
      <w:r>
        <w:t xml:space="preserve"> žádost o změnu </w:t>
      </w:r>
      <w:r w:rsidRPr="0002522D">
        <w:t>&lt;MATR_ZMJP_TYPZMENY2P/&gt;</w:t>
      </w:r>
      <w:r>
        <w:t xml:space="preserve"> </w:t>
      </w:r>
      <w:r w:rsidRPr="0002522D">
        <w:t>&lt;MATR_ZMJP_</w:t>
      </w:r>
      <w:r>
        <w:t>ZMENA_OSLOVJMENOPRIJ2P</w:t>
      </w:r>
      <w:r w:rsidRPr="0002522D">
        <w:t>/&gt;</w:t>
      </w:r>
      <w:r w:rsidRPr="0002522D">
        <w:rPr>
          <w:bCs/>
        </w:rPr>
        <w:t>,</w:t>
      </w:r>
      <w:r w:rsidRPr="0002522D">
        <w:t xml:space="preserve"> nar. &lt;MATR_ZMJP_ZMENA_NARODAT/&gt;,</w:t>
      </w:r>
      <w:r w:rsidR="004C6DF8">
        <w:t xml:space="preserve"> </w:t>
      </w:r>
      <w:r w:rsidR="004C6DF8" w:rsidRPr="0002522D">
        <w:t>&lt;MATR_ZMJP_ZMENA_NARO</w:t>
      </w:r>
      <w:r w:rsidR="004C6DF8">
        <w:t>MIS</w:t>
      </w:r>
      <w:r w:rsidR="004C6DF8" w:rsidRPr="0002522D">
        <w:t>/&gt;</w:t>
      </w:r>
      <w:r w:rsidR="004C6DF8">
        <w:t>.</w:t>
      </w:r>
    </w:p>
    <w:p w14:paraId="43D55C8C" w14:textId="77777777" w:rsidR="009443F4" w:rsidRDefault="009443F4" w:rsidP="009443F4">
      <w:pPr>
        <w:pStyle w:val="Zhlav"/>
        <w:tabs>
          <w:tab w:val="clear" w:pos="4536"/>
          <w:tab w:val="clear" w:pos="9072"/>
        </w:tabs>
      </w:pPr>
    </w:p>
    <w:p w14:paraId="6B4C439E" w14:textId="77777777" w:rsidR="004C6DF8" w:rsidRDefault="004C6DF8" w:rsidP="009443F4">
      <w:pPr>
        <w:pStyle w:val="Zhlav"/>
        <w:tabs>
          <w:tab w:val="clear" w:pos="4536"/>
          <w:tab w:val="clear" w:pos="9072"/>
        </w:tabs>
      </w:pPr>
      <w:r>
        <w:t>XXX</w:t>
      </w:r>
    </w:p>
    <w:p w14:paraId="67CAFFA7" w14:textId="77777777" w:rsidR="004C6DF8" w:rsidRDefault="004C6DF8" w:rsidP="009443F4">
      <w:pPr>
        <w:pStyle w:val="Zhlav"/>
        <w:tabs>
          <w:tab w:val="clear" w:pos="4536"/>
          <w:tab w:val="clear" w:pos="9072"/>
        </w:tabs>
      </w:pPr>
    </w:p>
    <w:p w14:paraId="71BEA23A" w14:textId="77777777" w:rsidR="004C6DF8" w:rsidRDefault="004C6DF8" w:rsidP="009443F4">
      <w:pPr>
        <w:pStyle w:val="Zhlav"/>
        <w:tabs>
          <w:tab w:val="clear" w:pos="4536"/>
          <w:tab w:val="clear" w:pos="9072"/>
        </w:tabs>
      </w:pPr>
      <w:r>
        <w:t xml:space="preserve">Žádám Vás o písemné vyjádření k navrhované změně </w:t>
      </w:r>
      <w:r w:rsidRPr="0002522D">
        <w:t>&lt;MATR_ZMJP_TYPZMENY2P/&gt;</w:t>
      </w:r>
      <w:r>
        <w:t xml:space="preserve"> </w:t>
      </w:r>
      <w:r w:rsidRPr="0002522D">
        <w:t>&lt;MATR_ZMJP_</w:t>
      </w:r>
      <w:r>
        <w:t>ZMENA_OSLOV2P</w:t>
      </w:r>
      <w:r w:rsidRPr="0002522D">
        <w:t>/&gt;</w:t>
      </w:r>
      <w:r>
        <w:t xml:space="preserve"> a to zejména, zda případná změna není v rozporu s potřebami a zájmy </w:t>
      </w:r>
      <w:r w:rsidRPr="0002522D">
        <w:t>&lt;MATR_ZMJP_</w:t>
      </w:r>
      <w:r>
        <w:t>ZMENA_OSLOVJMENOPRIJ2P</w:t>
      </w:r>
      <w:r w:rsidRPr="0002522D">
        <w:t>/&gt;</w:t>
      </w:r>
      <w:r>
        <w:t>. Prosím o vyjádření do 5 dnů od doručení této žádosti.</w:t>
      </w:r>
    </w:p>
    <w:p w14:paraId="39626EE0" w14:textId="77777777" w:rsidR="004C6DF8" w:rsidRDefault="004C6DF8" w:rsidP="009443F4">
      <w:pPr>
        <w:pStyle w:val="Zhlav"/>
        <w:tabs>
          <w:tab w:val="clear" w:pos="4536"/>
          <w:tab w:val="clear" w:pos="9072"/>
        </w:tabs>
      </w:pPr>
    </w:p>
    <w:p w14:paraId="10445F1F" w14:textId="77777777" w:rsidR="000B5BFF" w:rsidRPr="000B5BFF" w:rsidRDefault="004C6DF8" w:rsidP="004C6DF8">
      <w:pPr>
        <w:pStyle w:val="Zhlav"/>
        <w:tabs>
          <w:tab w:val="clear" w:pos="4536"/>
          <w:tab w:val="clear" w:pos="9072"/>
        </w:tabs>
      </w:pPr>
      <w:r>
        <w:t>Děkuji</w:t>
      </w:r>
    </w:p>
    <w:p w14:paraId="2A01D046" w14:textId="77777777" w:rsidR="009443F4" w:rsidRDefault="009443F4" w:rsidP="009443F4">
      <w:pPr>
        <w:pStyle w:val="Zhlav"/>
        <w:tabs>
          <w:tab w:val="clear" w:pos="4536"/>
          <w:tab w:val="clear" w:pos="9072"/>
        </w:tabs>
      </w:pPr>
    </w:p>
    <w:p w14:paraId="229FE71F" w14:textId="77777777" w:rsidR="009443F4" w:rsidRDefault="009443F4" w:rsidP="009443F4">
      <w:pPr>
        <w:pStyle w:val="Zhlav"/>
        <w:tabs>
          <w:tab w:val="clear" w:pos="4536"/>
          <w:tab w:val="clear" w:pos="9072"/>
        </w:tabs>
      </w:pPr>
    </w:p>
    <w:p w14:paraId="6B7253FF" w14:textId="77777777" w:rsidR="000B5BFF" w:rsidRPr="00F75757" w:rsidRDefault="000B5BFF" w:rsidP="000B5BFF">
      <w:pPr>
        <w:ind w:left="5760" w:right="250"/>
        <w:jc w:val="center"/>
        <w:rPr>
          <w:i/>
        </w:rPr>
      </w:pPr>
    </w:p>
    <w:p w14:paraId="1C0D3F45" w14:textId="77777777" w:rsidR="000B5BFF" w:rsidRPr="000B5BFF" w:rsidRDefault="000B5BFF" w:rsidP="000B5BFF">
      <w:pPr>
        <w:pBdr>
          <w:top w:val="dotted" w:sz="4" w:space="1" w:color="auto"/>
        </w:pBdr>
        <w:ind w:left="5760" w:right="250"/>
        <w:jc w:val="center"/>
      </w:pPr>
      <w:r w:rsidRPr="000B5BFF">
        <w:t>&lt;DOKUMENT_USER_JMENO/&gt; &lt;DOKUMENT_USER_PRIJ/&gt;</w:t>
      </w:r>
    </w:p>
    <w:p w14:paraId="4341079E" w14:textId="77777777" w:rsidR="005B5F7F" w:rsidRDefault="00F17E1E" w:rsidP="0030583F">
      <w:pPr>
        <w:ind w:left="5760" w:right="250"/>
        <w:jc w:val="center"/>
      </w:pPr>
      <w:r w:rsidRPr="000B5BFF">
        <w:t>M</w:t>
      </w:r>
      <w:r w:rsidR="000B5BFF" w:rsidRPr="000B5BFF">
        <w:t>atrikářka</w:t>
      </w:r>
    </w:p>
    <w:p w14:paraId="30CE122A" w14:textId="77777777" w:rsidR="00F17E1E" w:rsidRPr="009443F4" w:rsidRDefault="00F17E1E" w:rsidP="00F17E1E">
      <w:pPr>
        <w:ind w:right="250"/>
      </w:pPr>
      <w:r>
        <w:t>Příloha: žádost o změnu nezletilého</w:t>
      </w:r>
    </w:p>
    <w:sectPr w:rsidR="00F17E1E" w:rsidRPr="009443F4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567" w:right="1134" w:bottom="669" w:left="1134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769E8" w14:textId="77777777" w:rsidR="00863230" w:rsidRDefault="00863230">
      <w:r>
        <w:separator/>
      </w:r>
    </w:p>
  </w:endnote>
  <w:endnote w:type="continuationSeparator" w:id="0">
    <w:p w14:paraId="545BF0A6" w14:textId="77777777" w:rsidR="00863230" w:rsidRDefault="00863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A0653" w14:textId="77777777" w:rsidR="009D5A32" w:rsidRDefault="009D5A32">
    <w:pPr>
      <w:pStyle w:val="Zp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10889" w14:textId="77777777" w:rsidR="009D5A32" w:rsidRPr="000B5BFF" w:rsidRDefault="000B5BFF" w:rsidP="000B5BFF">
    <w:pPr>
      <w:pStyle w:val="Zpat"/>
    </w:pPr>
    <w:r>
      <w:t>&lt;PATICKA/&gt;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7E945" w14:textId="77777777" w:rsidR="00863230" w:rsidRDefault="00863230">
      <w:r>
        <w:separator/>
      </w:r>
    </w:p>
  </w:footnote>
  <w:footnote w:type="continuationSeparator" w:id="0">
    <w:p w14:paraId="78FFF3BC" w14:textId="77777777" w:rsidR="00863230" w:rsidRDefault="00863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A41F3" w14:textId="77777777" w:rsidR="009D5A32" w:rsidRDefault="009D5A32">
    <w:pPr>
      <w:pStyle w:val="Zhlav"/>
      <w:jc w:val="center"/>
    </w:pPr>
    <w:r>
      <w:br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C9C8A" w14:textId="77777777" w:rsidR="000B5BFF" w:rsidRDefault="000B5BFF">
    <w:pPr>
      <w:jc w:val="center"/>
    </w:pPr>
    <w:r>
      <w:t>&lt;HLAVICKA/&gt;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21089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81044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5DC"/>
    <w:rsid w:val="00026FD4"/>
    <w:rsid w:val="00087003"/>
    <w:rsid w:val="000947F4"/>
    <w:rsid w:val="000B5BFF"/>
    <w:rsid w:val="001201C8"/>
    <w:rsid w:val="00163E59"/>
    <w:rsid w:val="00186284"/>
    <w:rsid w:val="00186F0C"/>
    <w:rsid w:val="001E2218"/>
    <w:rsid w:val="0030583F"/>
    <w:rsid w:val="003A4782"/>
    <w:rsid w:val="003F1C62"/>
    <w:rsid w:val="00450C42"/>
    <w:rsid w:val="004963F4"/>
    <w:rsid w:val="004B7011"/>
    <w:rsid w:val="004C6DF8"/>
    <w:rsid w:val="004D4883"/>
    <w:rsid w:val="005B5F7F"/>
    <w:rsid w:val="006B04F3"/>
    <w:rsid w:val="006B7DB6"/>
    <w:rsid w:val="00731E7C"/>
    <w:rsid w:val="00750C79"/>
    <w:rsid w:val="00773D64"/>
    <w:rsid w:val="007955BB"/>
    <w:rsid w:val="008150EF"/>
    <w:rsid w:val="00863230"/>
    <w:rsid w:val="00883E09"/>
    <w:rsid w:val="008865DC"/>
    <w:rsid w:val="008B5C1D"/>
    <w:rsid w:val="009443F4"/>
    <w:rsid w:val="009D5A32"/>
    <w:rsid w:val="00A235D5"/>
    <w:rsid w:val="00A82B6D"/>
    <w:rsid w:val="00AB7D04"/>
    <w:rsid w:val="00B14099"/>
    <w:rsid w:val="00C3237E"/>
    <w:rsid w:val="00CD7B83"/>
    <w:rsid w:val="00E02CC2"/>
    <w:rsid w:val="00E67A2B"/>
    <w:rsid w:val="00EE580B"/>
    <w:rsid w:val="00F1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04CAF2"/>
  <w15:chartTrackingRefBased/>
  <w15:docId w15:val="{9FAF9E5B-D041-4206-A766-1337DB2B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9443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tokda\LOCALS~1\Temp\OHL.povin.-zm.jm&#233;na.dot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OHL.povin.-zm.jména.dot</Template>
  <TotalTime>0</TotalTime>
  <Pages>1</Pages>
  <Words>123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mmol</dc:creator>
  <cp:keywords/>
  <dc:description/>
  <cp:lastModifiedBy>Aleš Gabriel</cp:lastModifiedBy>
  <cp:revision>2</cp:revision>
  <cp:lastPrinted>2008-09-22T13:25:00Z</cp:lastPrinted>
  <dcterms:created xsi:type="dcterms:W3CDTF">2022-09-27T08:36:00Z</dcterms:created>
  <dcterms:modified xsi:type="dcterms:W3CDTF">2022-09-27T08:36:00Z</dcterms:modified>
</cp:coreProperties>
</file>