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29A04" w14:textId="77777777" w:rsidR="009443F4" w:rsidRDefault="009443F4" w:rsidP="009443F4">
      <w:pPr>
        <w:pStyle w:val="Zhlav"/>
        <w:tabs>
          <w:tab w:val="clear" w:pos="4536"/>
          <w:tab w:val="clear" w:pos="9072"/>
        </w:tabs>
        <w:jc w:val="center"/>
        <w:rPr>
          <w:b/>
          <w:sz w:val="32"/>
        </w:rPr>
      </w:pPr>
      <w:r>
        <w:rPr>
          <w:b/>
          <w:sz w:val="32"/>
        </w:rPr>
        <w:t xml:space="preserve">Zpráva o pravomocném rozhodnutí o změně </w:t>
      </w:r>
      <w:r w:rsidR="00B608FA">
        <w:rPr>
          <w:b/>
          <w:sz w:val="32"/>
        </w:rPr>
        <w:t>&lt;MATR_ZMJP_TYPZMENY2P/&gt;</w:t>
      </w:r>
      <w:r>
        <w:rPr>
          <w:b/>
          <w:sz w:val="32"/>
        </w:rPr>
        <w:t xml:space="preserve"> pro:</w:t>
      </w:r>
    </w:p>
    <w:p w14:paraId="67EB6DFB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</w:p>
    <w:p w14:paraId="4DE730EA" w14:textId="77777777" w:rsidR="009443F4" w:rsidRDefault="009443F4" w:rsidP="009443F4">
      <w:pPr>
        <w:pStyle w:val="Zhlav"/>
        <w:numPr>
          <w:ilvl w:val="0"/>
          <w:numId w:val="1"/>
        </w:numPr>
        <w:tabs>
          <w:tab w:val="clear" w:pos="360"/>
          <w:tab w:val="clear" w:pos="4536"/>
          <w:tab w:val="clear" w:pos="9072"/>
          <w:tab w:val="num" w:pos="2484"/>
        </w:tabs>
        <w:ind w:left="2484"/>
      </w:pPr>
      <w:r>
        <w:t xml:space="preserve">Evidence obyvatel </w:t>
      </w:r>
      <w:r w:rsidR="008B5C1D">
        <w:t>&lt;MATR_ZMJP_URAD_2P/&gt;</w:t>
      </w:r>
    </w:p>
    <w:p w14:paraId="394C6F14" w14:textId="77777777" w:rsidR="009443F4" w:rsidRDefault="009443F4" w:rsidP="009443F4">
      <w:pPr>
        <w:pStyle w:val="Zhlav"/>
        <w:numPr>
          <w:ilvl w:val="0"/>
          <w:numId w:val="1"/>
        </w:numPr>
        <w:tabs>
          <w:tab w:val="clear" w:pos="360"/>
          <w:tab w:val="clear" w:pos="4536"/>
          <w:tab w:val="clear" w:pos="9072"/>
          <w:tab w:val="num" w:pos="2484"/>
        </w:tabs>
        <w:ind w:left="2484"/>
      </w:pPr>
      <w:r>
        <w:t>Českou správu sociálního zabezpečení (nar. před 1.1.1969)</w:t>
      </w:r>
    </w:p>
    <w:p w14:paraId="444E2596" w14:textId="77777777" w:rsidR="00131CC3" w:rsidRDefault="00131CC3" w:rsidP="00131CC3">
      <w:pPr>
        <w:jc w:val="both"/>
      </w:pPr>
    </w:p>
    <w:p w14:paraId="0504C4BC" w14:textId="77777777" w:rsidR="009443F4" w:rsidRDefault="00131CC3" w:rsidP="00380342">
      <w:pPr>
        <w:jc w:val="both"/>
      </w:pPr>
      <w:r>
        <w:t>&lt;MATR_ZMJP_ZPRAVA_O_ROZHODNUTI/&gt;</w:t>
      </w:r>
    </w:p>
    <w:p w14:paraId="22FC2096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</w:p>
    <w:p w14:paraId="3D7AEE7D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</w:p>
    <w:p w14:paraId="301BFCA4" w14:textId="77777777" w:rsidR="000B5BFF" w:rsidRPr="000B5BFF" w:rsidRDefault="000B5BFF" w:rsidP="000B5BFF">
      <w:r w:rsidRPr="000B5BFF">
        <w:t>V</w:t>
      </w:r>
      <w:r>
        <w:t xml:space="preserve"> </w:t>
      </w:r>
      <w:r w:rsidRPr="000B5BFF">
        <w:t>&lt;DOKUMENT_MESTO_6P/&gt; dne: &lt;DOKUMENT_DATUM/&gt;</w:t>
      </w:r>
    </w:p>
    <w:p w14:paraId="3CB7E124" w14:textId="77777777" w:rsidR="000B5BFF" w:rsidRPr="000B5BFF" w:rsidRDefault="000B5BFF" w:rsidP="000B5BFF">
      <w:r w:rsidRPr="000B5BFF">
        <w:t>Zapsáno do matriky</w:t>
      </w:r>
      <w:r>
        <w:t xml:space="preserve"> dne</w:t>
      </w:r>
      <w:r w:rsidRPr="000B5BFF">
        <w:t>: &lt;DOKUMENT_DATUM/&gt;</w:t>
      </w:r>
    </w:p>
    <w:p w14:paraId="7544F971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</w:p>
    <w:p w14:paraId="72225C4F" w14:textId="77777777" w:rsidR="009443F4" w:rsidRDefault="009443F4" w:rsidP="009443F4">
      <w:pPr>
        <w:pStyle w:val="Zhlav"/>
        <w:tabs>
          <w:tab w:val="clear" w:pos="4536"/>
          <w:tab w:val="clear" w:pos="9072"/>
        </w:tabs>
      </w:pPr>
    </w:p>
    <w:p w14:paraId="2B3C3112" w14:textId="77777777" w:rsidR="000B5BFF" w:rsidRPr="00F75757" w:rsidRDefault="000B5BFF" w:rsidP="000B5BFF">
      <w:pPr>
        <w:ind w:left="5760" w:right="250"/>
        <w:jc w:val="center"/>
        <w:rPr>
          <w:i/>
        </w:rPr>
      </w:pPr>
    </w:p>
    <w:p w14:paraId="3F334872" w14:textId="77777777" w:rsidR="000B5BFF" w:rsidRPr="000B5BFF" w:rsidRDefault="000B5BFF" w:rsidP="000B5BFF">
      <w:pPr>
        <w:pBdr>
          <w:top w:val="dotted" w:sz="4" w:space="1" w:color="auto"/>
        </w:pBdr>
        <w:ind w:left="5760" w:right="250"/>
        <w:jc w:val="center"/>
      </w:pPr>
      <w:r w:rsidRPr="000B5BFF">
        <w:t>&lt;DOKUMENT_USER_JMENO/&gt; &lt;DOKUMENT_USER_PRIJ/&gt;</w:t>
      </w:r>
    </w:p>
    <w:p w14:paraId="2D6F0D24" w14:textId="77777777" w:rsidR="005B5F7F" w:rsidRPr="009443F4" w:rsidRDefault="000B5BFF" w:rsidP="0030583F">
      <w:pPr>
        <w:ind w:left="5760" w:right="250"/>
        <w:jc w:val="center"/>
      </w:pPr>
      <w:r w:rsidRPr="000B5BFF">
        <w:t>matrikářka</w:t>
      </w:r>
    </w:p>
    <w:sectPr w:rsidR="005B5F7F" w:rsidRPr="009443F4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E5A0A" w14:textId="77777777" w:rsidR="00586D5D" w:rsidRDefault="00586D5D">
      <w:r>
        <w:separator/>
      </w:r>
    </w:p>
  </w:endnote>
  <w:endnote w:type="continuationSeparator" w:id="0">
    <w:p w14:paraId="14834CD0" w14:textId="77777777" w:rsidR="00586D5D" w:rsidRDefault="0058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BDFE" w14:textId="77777777" w:rsidR="009D5A32" w:rsidRDefault="009D5A3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521F0" w14:textId="77777777" w:rsidR="009D5A32" w:rsidRPr="000B5BFF" w:rsidRDefault="000B5BFF" w:rsidP="000B5BFF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0F3D" w14:textId="77777777" w:rsidR="00586D5D" w:rsidRDefault="00586D5D">
      <w:r>
        <w:separator/>
      </w:r>
    </w:p>
  </w:footnote>
  <w:footnote w:type="continuationSeparator" w:id="0">
    <w:p w14:paraId="73154449" w14:textId="77777777" w:rsidR="00586D5D" w:rsidRDefault="00586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48D83" w14:textId="77777777" w:rsidR="009D5A32" w:rsidRDefault="009D5A32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A3C33" w14:textId="77777777" w:rsidR="000B5BFF" w:rsidRDefault="000B5BFF">
    <w:pPr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108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28473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DC"/>
    <w:rsid w:val="0000151C"/>
    <w:rsid w:val="00026FD4"/>
    <w:rsid w:val="00087003"/>
    <w:rsid w:val="000947F4"/>
    <w:rsid w:val="000B5BFF"/>
    <w:rsid w:val="000F31D8"/>
    <w:rsid w:val="001201C8"/>
    <w:rsid w:val="00131CC3"/>
    <w:rsid w:val="00163E59"/>
    <w:rsid w:val="00186284"/>
    <w:rsid w:val="001E2218"/>
    <w:rsid w:val="0030583F"/>
    <w:rsid w:val="00380342"/>
    <w:rsid w:val="003A4782"/>
    <w:rsid w:val="003F1C62"/>
    <w:rsid w:val="00450C42"/>
    <w:rsid w:val="004963F4"/>
    <w:rsid w:val="004B7011"/>
    <w:rsid w:val="00586D5D"/>
    <w:rsid w:val="005B5F7F"/>
    <w:rsid w:val="006B7DB6"/>
    <w:rsid w:val="00731E7C"/>
    <w:rsid w:val="00750C79"/>
    <w:rsid w:val="00773D64"/>
    <w:rsid w:val="007955BB"/>
    <w:rsid w:val="008865DC"/>
    <w:rsid w:val="008B5C1D"/>
    <w:rsid w:val="009443F4"/>
    <w:rsid w:val="009D5A32"/>
    <w:rsid w:val="00A24A4A"/>
    <w:rsid w:val="00A82B6D"/>
    <w:rsid w:val="00AB7D04"/>
    <w:rsid w:val="00B14099"/>
    <w:rsid w:val="00B608FA"/>
    <w:rsid w:val="00C3237E"/>
    <w:rsid w:val="00CD7B83"/>
    <w:rsid w:val="00D329B4"/>
    <w:rsid w:val="00E02CC2"/>
    <w:rsid w:val="00E67A2B"/>
    <w:rsid w:val="00E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D0378"/>
  <w15:chartTrackingRefBased/>
  <w15:docId w15:val="{AB18F3D4-250B-4ADD-89A9-7E58EA26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944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tokda\LOCALS~1\Temp\OHL.povin.-zm.jm&#233;na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OHL.povin.-zm.jména.dot</Template>
  <TotalTime>0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2008-09-22T13:25:00Z</cp:lastPrinted>
  <dcterms:created xsi:type="dcterms:W3CDTF">2022-09-27T08:36:00Z</dcterms:created>
  <dcterms:modified xsi:type="dcterms:W3CDTF">2022-09-27T08:36:00Z</dcterms:modified>
</cp:coreProperties>
</file>